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D19" w:rsidRPr="001169EB" w:rsidRDefault="007E0D19" w:rsidP="007E0D19">
      <w:pPr>
        <w:rPr>
          <w:rFonts w:cs="Arial"/>
          <w:sz w:val="28"/>
          <w:szCs w:val="28"/>
        </w:rPr>
      </w:pPr>
    </w:p>
    <w:p w:rsidR="00CC32A5" w:rsidRDefault="007E0D19" w:rsidP="00104F67">
      <w:pPr>
        <w:rPr>
          <w:b/>
        </w:rPr>
      </w:pPr>
      <w:r w:rsidRPr="00BB2767">
        <w:rPr>
          <w:b/>
        </w:rPr>
        <w:t>Present:</w:t>
      </w:r>
      <w:r w:rsidR="00F308BC">
        <w:rPr>
          <w:b/>
        </w:rPr>
        <w:tab/>
      </w:r>
      <w:r w:rsidR="003D215F">
        <w:rPr>
          <w:b/>
        </w:rPr>
        <w:tab/>
      </w:r>
      <w:r w:rsidR="00EC37B0">
        <w:rPr>
          <w:b/>
        </w:rPr>
        <w:t>R. Anstey</w:t>
      </w:r>
      <w:r w:rsidR="00CC32A5">
        <w:rPr>
          <w:b/>
        </w:rPr>
        <w:tab/>
      </w:r>
      <w:r w:rsidR="00CC32A5">
        <w:rPr>
          <w:b/>
        </w:rPr>
        <w:tab/>
        <w:t>Mayor</w:t>
      </w:r>
      <w:r w:rsidR="00EC37B0">
        <w:rPr>
          <w:b/>
        </w:rPr>
        <w:t xml:space="preserve"> (A)</w:t>
      </w:r>
    </w:p>
    <w:p w:rsidR="00D24ECE" w:rsidRDefault="00104F67" w:rsidP="00D24ECE">
      <w:pPr>
        <w:ind w:left="1440" w:firstLine="720"/>
        <w:rPr>
          <w:b/>
        </w:rPr>
      </w:pPr>
      <w:r>
        <w:rPr>
          <w:b/>
        </w:rPr>
        <w:t>B. Dove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  <w:r w:rsidR="00EC37B0">
        <w:rPr>
          <w:b/>
        </w:rPr>
        <w:t xml:space="preserve"> (via telephone)</w:t>
      </w:r>
    </w:p>
    <w:p w:rsidR="00CC32A5" w:rsidRDefault="003754B9" w:rsidP="00CC32A5">
      <w:pPr>
        <w:ind w:left="1440" w:firstLine="720"/>
        <w:rPr>
          <w:b/>
        </w:rPr>
      </w:pPr>
      <w:r>
        <w:rPr>
          <w:b/>
        </w:rPr>
        <w:t>O. Fudge</w:t>
      </w:r>
      <w:r w:rsidR="00CC32A5">
        <w:rPr>
          <w:b/>
        </w:rPr>
        <w:tab/>
      </w:r>
      <w:r w:rsidR="00CC32A5">
        <w:rPr>
          <w:b/>
        </w:rPr>
        <w:tab/>
        <w:t>Councillor</w:t>
      </w:r>
    </w:p>
    <w:p w:rsidR="000348D7" w:rsidRDefault="00EC37B0" w:rsidP="000348D7">
      <w:pPr>
        <w:ind w:left="1440" w:firstLine="720"/>
        <w:rPr>
          <w:b/>
        </w:rPr>
      </w:pPr>
      <w:r>
        <w:rPr>
          <w:b/>
        </w:rPr>
        <w:t>P. Woodford</w:t>
      </w:r>
      <w:r w:rsidR="000348D7">
        <w:rPr>
          <w:b/>
        </w:rPr>
        <w:tab/>
      </w:r>
      <w:r w:rsidR="000348D7">
        <w:rPr>
          <w:b/>
        </w:rPr>
        <w:tab/>
      </w:r>
      <w:proofErr w:type="spellStart"/>
      <w:r w:rsidR="000348D7">
        <w:rPr>
          <w:b/>
        </w:rPr>
        <w:t>Councillor</w:t>
      </w:r>
      <w:proofErr w:type="spellEnd"/>
    </w:p>
    <w:p w:rsidR="00F308BC" w:rsidRDefault="00E0701F" w:rsidP="007E0D19">
      <w:pPr>
        <w:rPr>
          <w:b/>
        </w:rPr>
      </w:pPr>
      <w:r>
        <w:rPr>
          <w:b/>
        </w:rPr>
        <w:t>A</w:t>
      </w:r>
      <w:r w:rsidR="00F308BC">
        <w:rPr>
          <w:b/>
        </w:rPr>
        <w:t>dvisory</w:t>
      </w:r>
      <w:r w:rsidR="00CE36CE">
        <w:rPr>
          <w:b/>
        </w:rPr>
        <w:t xml:space="preserve"> and</w:t>
      </w:r>
    </w:p>
    <w:p w:rsidR="003A390A" w:rsidRDefault="00F308BC" w:rsidP="00991252">
      <w:pPr>
        <w:rPr>
          <w:b/>
        </w:rPr>
      </w:pPr>
      <w:r>
        <w:rPr>
          <w:b/>
        </w:rPr>
        <w:t>Resource:</w:t>
      </w:r>
      <w:r>
        <w:rPr>
          <w:b/>
        </w:rPr>
        <w:tab/>
      </w:r>
      <w:r w:rsidR="00FF2551">
        <w:rPr>
          <w:b/>
        </w:rPr>
        <w:tab/>
      </w:r>
      <w:r w:rsidR="003A390A">
        <w:rPr>
          <w:b/>
        </w:rPr>
        <w:t xml:space="preserve">D. Chafe </w:t>
      </w:r>
      <w:r w:rsidR="003A390A">
        <w:rPr>
          <w:b/>
        </w:rPr>
        <w:tab/>
      </w:r>
      <w:r w:rsidR="003A390A">
        <w:rPr>
          <w:b/>
        </w:rPr>
        <w:tab/>
        <w:t>Chief Administrative Officer</w:t>
      </w:r>
    </w:p>
    <w:p w:rsidR="00821A86" w:rsidRDefault="00EC37B0" w:rsidP="003A390A">
      <w:pPr>
        <w:ind w:left="1440" w:firstLine="720"/>
        <w:rPr>
          <w:b/>
        </w:rPr>
      </w:pPr>
      <w:r>
        <w:rPr>
          <w:b/>
        </w:rPr>
        <w:t>M. McWhirter</w:t>
      </w:r>
      <w:r w:rsidR="00D24ECE">
        <w:rPr>
          <w:b/>
        </w:rPr>
        <w:tab/>
      </w:r>
      <w:r w:rsidR="00D24ECE">
        <w:rPr>
          <w:b/>
        </w:rPr>
        <w:tab/>
        <w:t>Town Clerk</w:t>
      </w:r>
      <w:r>
        <w:rPr>
          <w:b/>
        </w:rPr>
        <w:t xml:space="preserve"> (A)</w:t>
      </w:r>
    </w:p>
    <w:p w:rsidR="00EC37B0" w:rsidRDefault="00EC37B0" w:rsidP="003A390A">
      <w:pPr>
        <w:ind w:left="1440" w:firstLine="720"/>
        <w:rPr>
          <w:b/>
        </w:rPr>
      </w:pPr>
      <w:r>
        <w:rPr>
          <w:b/>
        </w:rPr>
        <w:t>J. Blackwood</w:t>
      </w:r>
      <w:r>
        <w:rPr>
          <w:b/>
        </w:rPr>
        <w:tab/>
      </w:r>
      <w:r>
        <w:rPr>
          <w:b/>
        </w:rPr>
        <w:tab/>
        <w:t>Director of Engineering</w:t>
      </w:r>
    </w:p>
    <w:p w:rsidR="00EC37B0" w:rsidRDefault="00EC37B0" w:rsidP="003A390A">
      <w:pPr>
        <w:ind w:left="1440" w:firstLine="720"/>
        <w:rPr>
          <w:b/>
        </w:rPr>
      </w:pPr>
      <w:r>
        <w:rPr>
          <w:b/>
        </w:rPr>
        <w:t>K. White</w:t>
      </w:r>
      <w:r>
        <w:rPr>
          <w:b/>
        </w:rPr>
        <w:tab/>
      </w:r>
      <w:r>
        <w:rPr>
          <w:b/>
        </w:rPr>
        <w:tab/>
        <w:t>Information and Communications Coordinator</w:t>
      </w:r>
    </w:p>
    <w:p w:rsidR="00680544" w:rsidRDefault="00F45FDB" w:rsidP="0068054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D5845" w:rsidRDefault="00D95791" w:rsidP="005D5845">
      <w:r>
        <w:t>The m</w:t>
      </w:r>
      <w:r w:rsidR="005D5845">
        <w:t xml:space="preserve">eeting was called to order at </w:t>
      </w:r>
      <w:r>
        <w:t>12:</w:t>
      </w:r>
      <w:r w:rsidR="00092FF3">
        <w:t>0</w:t>
      </w:r>
      <w:r w:rsidR="00EC37B0">
        <w:t>3</w:t>
      </w:r>
      <w:r w:rsidR="003754B9">
        <w:t xml:space="preserve"> p.m.</w:t>
      </w:r>
    </w:p>
    <w:p w:rsidR="000348D7" w:rsidRDefault="000348D7" w:rsidP="005D5845"/>
    <w:p w:rsidR="00721A4D" w:rsidRDefault="00721A4D" w:rsidP="005D5845">
      <w:pPr>
        <w:rPr>
          <w:b/>
          <w:sz w:val="28"/>
          <w:szCs w:val="28"/>
        </w:rPr>
      </w:pPr>
      <w:r>
        <w:rPr>
          <w:b/>
          <w:sz w:val="28"/>
          <w:szCs w:val="28"/>
        </w:rPr>
        <w:t>Motion #18-099</w:t>
      </w:r>
    </w:p>
    <w:p w:rsidR="00EC37B0" w:rsidRPr="0059072A" w:rsidRDefault="0059072A" w:rsidP="005D5845">
      <w:pPr>
        <w:rPr>
          <w:b/>
          <w:sz w:val="28"/>
          <w:szCs w:val="28"/>
        </w:rPr>
      </w:pPr>
      <w:r w:rsidRPr="0059072A">
        <w:rPr>
          <w:b/>
          <w:sz w:val="28"/>
          <w:szCs w:val="28"/>
        </w:rPr>
        <w:t>To Approve Mark McWhirter as Acting Town Clerk</w:t>
      </w:r>
    </w:p>
    <w:p w:rsidR="0059072A" w:rsidRDefault="0059072A" w:rsidP="005D5845"/>
    <w:p w:rsidR="00F84D4B" w:rsidRDefault="00F84D4B" w:rsidP="005D5845">
      <w:r>
        <w:t>In the absence of G. Brown, Town Clerk, Mark McWhirter would be appointed to act as Town Clerk.</w:t>
      </w:r>
    </w:p>
    <w:p w:rsidR="00F84D4B" w:rsidRDefault="00F84D4B" w:rsidP="005D5845"/>
    <w:p w:rsidR="0059072A" w:rsidRDefault="0059072A" w:rsidP="005D5845">
      <w:r>
        <w:t xml:space="preserve">Moved by </w:t>
      </w:r>
      <w:proofErr w:type="spellStart"/>
      <w:r>
        <w:t>Councillor</w:t>
      </w:r>
      <w:proofErr w:type="spellEnd"/>
      <w:r>
        <w:t xml:space="preserve"> Woodford and seconded by </w:t>
      </w:r>
      <w:proofErr w:type="spellStart"/>
      <w:r>
        <w:t>Councillor</w:t>
      </w:r>
      <w:proofErr w:type="spellEnd"/>
      <w:r>
        <w:t xml:space="preserve"> Fudge that Mark McWhirter would act as Town Clerk.</w:t>
      </w:r>
    </w:p>
    <w:p w:rsidR="0059072A" w:rsidRDefault="0059072A" w:rsidP="005D5845"/>
    <w:p w:rsidR="0059072A" w:rsidRDefault="0059072A" w:rsidP="005D5845">
      <w:r>
        <w:tab/>
      </w:r>
      <w:r>
        <w:tab/>
        <w:t>In Favour:</w:t>
      </w:r>
      <w:r>
        <w:tab/>
        <w:t>4</w:t>
      </w:r>
      <w:r>
        <w:tab/>
        <w:t>Opposing:</w:t>
      </w:r>
      <w:r>
        <w:tab/>
        <w:t>0</w:t>
      </w:r>
    </w:p>
    <w:p w:rsidR="0059072A" w:rsidRDefault="0059072A" w:rsidP="005D5845"/>
    <w:p w:rsidR="0059072A" w:rsidRDefault="0059072A" w:rsidP="005D5845">
      <w:r w:rsidRPr="0059072A">
        <w:rPr>
          <w:b/>
        </w:rPr>
        <w:t>Decision:</w:t>
      </w:r>
      <w:r w:rsidRPr="0059072A">
        <w:rPr>
          <w:b/>
        </w:rPr>
        <w:tab/>
      </w:r>
      <w:r>
        <w:t>Motion carried.</w:t>
      </w:r>
    </w:p>
    <w:p w:rsidR="00EC37B0" w:rsidRDefault="00EC37B0" w:rsidP="005D5845"/>
    <w:p w:rsidR="000348D7" w:rsidRPr="000348D7" w:rsidRDefault="000348D7" w:rsidP="005D5845">
      <w:pPr>
        <w:rPr>
          <w:b/>
          <w:sz w:val="28"/>
          <w:szCs w:val="28"/>
        </w:rPr>
      </w:pPr>
      <w:r w:rsidRPr="000348D7">
        <w:rPr>
          <w:b/>
          <w:sz w:val="28"/>
          <w:szCs w:val="28"/>
        </w:rPr>
        <w:t>Approval of Agenda</w:t>
      </w:r>
    </w:p>
    <w:p w:rsidR="000348D7" w:rsidRPr="000348D7" w:rsidRDefault="000348D7" w:rsidP="005D5845">
      <w:r>
        <w:t>Council reviewed the agenda.</w:t>
      </w:r>
    </w:p>
    <w:p w:rsidR="000348D7" w:rsidRDefault="000348D7" w:rsidP="005D5845">
      <w:pPr>
        <w:rPr>
          <w:b/>
          <w:sz w:val="28"/>
          <w:szCs w:val="28"/>
        </w:rPr>
      </w:pPr>
    </w:p>
    <w:p w:rsidR="000348D7" w:rsidRPr="003A063B" w:rsidRDefault="000348D7" w:rsidP="005D5845">
      <w:pPr>
        <w:rPr>
          <w:b/>
          <w:sz w:val="26"/>
          <w:szCs w:val="26"/>
        </w:rPr>
      </w:pPr>
      <w:r w:rsidRPr="003A063B">
        <w:rPr>
          <w:b/>
          <w:sz w:val="26"/>
          <w:szCs w:val="26"/>
        </w:rPr>
        <w:t xml:space="preserve">Motion </w:t>
      </w:r>
      <w:r w:rsidR="00721A4D">
        <w:rPr>
          <w:b/>
          <w:sz w:val="26"/>
          <w:szCs w:val="26"/>
        </w:rPr>
        <w:t>#18-100</w:t>
      </w:r>
    </w:p>
    <w:p w:rsidR="000348D7" w:rsidRPr="003A063B" w:rsidRDefault="000348D7" w:rsidP="000348D7">
      <w:pPr>
        <w:rPr>
          <w:b/>
          <w:sz w:val="26"/>
          <w:szCs w:val="26"/>
        </w:rPr>
      </w:pPr>
      <w:r w:rsidRPr="003A063B">
        <w:rPr>
          <w:b/>
          <w:sz w:val="26"/>
          <w:szCs w:val="26"/>
        </w:rPr>
        <w:t>Approval of Agenda</w:t>
      </w:r>
    </w:p>
    <w:p w:rsidR="000348D7" w:rsidRDefault="000348D7" w:rsidP="005D5845"/>
    <w:p w:rsidR="000348D7" w:rsidRDefault="000348D7" w:rsidP="005D5845">
      <w:r>
        <w:t xml:space="preserve">Moved by </w:t>
      </w:r>
      <w:proofErr w:type="spellStart"/>
      <w:r w:rsidR="0087638C">
        <w:t>Councillor</w:t>
      </w:r>
      <w:proofErr w:type="spellEnd"/>
      <w:r w:rsidR="0087638C">
        <w:t xml:space="preserve"> </w:t>
      </w:r>
      <w:r w:rsidR="00721A4D">
        <w:t>Fudge</w:t>
      </w:r>
      <w:r>
        <w:t xml:space="preserve"> and seconded by </w:t>
      </w:r>
      <w:proofErr w:type="spellStart"/>
      <w:r>
        <w:t>Councillor</w:t>
      </w:r>
      <w:proofErr w:type="spellEnd"/>
      <w:r>
        <w:t xml:space="preserve"> </w:t>
      </w:r>
      <w:r w:rsidR="00721A4D">
        <w:t>Woodford</w:t>
      </w:r>
      <w:r>
        <w:t xml:space="preserve"> </w:t>
      </w:r>
      <w:r w:rsidR="003A063B">
        <w:t>to approve the agenda as presented.</w:t>
      </w:r>
    </w:p>
    <w:p w:rsidR="003A063B" w:rsidRDefault="003A063B" w:rsidP="005D5845"/>
    <w:p w:rsidR="003A063B" w:rsidRDefault="0087638C" w:rsidP="005D5845">
      <w:r>
        <w:tab/>
      </w:r>
      <w:r>
        <w:tab/>
        <w:t xml:space="preserve">In </w:t>
      </w:r>
      <w:r w:rsidR="00721A4D">
        <w:t>Favour:</w:t>
      </w:r>
      <w:r w:rsidR="00721A4D">
        <w:tab/>
        <w:t>4</w:t>
      </w:r>
      <w:r w:rsidR="003A063B">
        <w:tab/>
        <w:t>Opposing:</w:t>
      </w:r>
      <w:r w:rsidR="003A063B">
        <w:tab/>
        <w:t>0</w:t>
      </w:r>
    </w:p>
    <w:p w:rsidR="003A063B" w:rsidRDefault="003A063B" w:rsidP="005D5845"/>
    <w:p w:rsidR="003A063B" w:rsidRDefault="003A063B" w:rsidP="005D5845">
      <w:r w:rsidRPr="003A063B">
        <w:rPr>
          <w:b/>
        </w:rPr>
        <w:t>Decision:</w:t>
      </w:r>
      <w:r>
        <w:tab/>
        <w:t>Motion carried.</w:t>
      </w:r>
    </w:p>
    <w:p w:rsidR="005D5845" w:rsidRDefault="005D5845" w:rsidP="00680544">
      <w:pPr>
        <w:rPr>
          <w:b/>
        </w:rPr>
      </w:pPr>
    </w:p>
    <w:p w:rsidR="00721A4D" w:rsidRDefault="00721A4D" w:rsidP="00721A4D">
      <w:pPr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>
        <w:rPr>
          <w:b/>
          <w:sz w:val="28"/>
          <w:szCs w:val="28"/>
        </w:rPr>
        <w:t xml:space="preserve">iscretionary Notice – 102 </w:t>
      </w:r>
      <w:proofErr w:type="spellStart"/>
      <w:r>
        <w:rPr>
          <w:b/>
          <w:sz w:val="28"/>
          <w:szCs w:val="28"/>
        </w:rPr>
        <w:t xml:space="preserve">Trans </w:t>
      </w:r>
      <w:r>
        <w:rPr>
          <w:b/>
          <w:sz w:val="28"/>
          <w:szCs w:val="28"/>
        </w:rPr>
        <w:t>Canada</w:t>
      </w:r>
      <w:proofErr w:type="spellEnd"/>
      <w:r>
        <w:rPr>
          <w:b/>
          <w:sz w:val="28"/>
          <w:szCs w:val="28"/>
        </w:rPr>
        <w:t xml:space="preserve"> Highway</w:t>
      </w:r>
    </w:p>
    <w:p w:rsidR="00721A4D" w:rsidRDefault="00721A4D" w:rsidP="00721A4D">
      <w:pPr>
        <w:rPr>
          <w:b/>
          <w:sz w:val="28"/>
          <w:szCs w:val="28"/>
        </w:rPr>
      </w:pPr>
    </w:p>
    <w:p w:rsidR="00721A4D" w:rsidRDefault="00721A4D" w:rsidP="00721A4D">
      <w:pPr>
        <w:rPr>
          <w:b/>
          <w:sz w:val="28"/>
          <w:szCs w:val="28"/>
        </w:rPr>
      </w:pPr>
      <w:r w:rsidRPr="00070DCC">
        <w:rPr>
          <w:rFonts w:cs="Times New Roman"/>
          <w:lang w:val="en-GB"/>
        </w:rPr>
        <w:t xml:space="preserve">Notice is hereby given that the Town Council of Gander has received an application </w:t>
      </w:r>
      <w:r>
        <w:rPr>
          <w:rFonts w:cs="Times New Roman"/>
          <w:lang w:val="en-GB"/>
        </w:rPr>
        <w:t>from Quality Inn and Suites at 102 Trans-Canada Highway to install a temporary antenna on the second floor roof of the building for the sole purpose of transmitting a live radio station from the Municipalities Newfoundland and Labrador Symposium being held at Quality Inn and Suites from May 1 - 5, 2018.</w:t>
      </w:r>
    </w:p>
    <w:p w:rsidR="00721A4D" w:rsidRDefault="00721A4D" w:rsidP="00721A4D">
      <w:pPr>
        <w:rPr>
          <w:b/>
          <w:sz w:val="28"/>
          <w:szCs w:val="28"/>
        </w:rPr>
      </w:pPr>
    </w:p>
    <w:p w:rsidR="00721A4D" w:rsidRDefault="00721A4D" w:rsidP="00721A4D">
      <w:r>
        <w:t>No objections have been received by the advertised deadline.</w:t>
      </w:r>
    </w:p>
    <w:p w:rsidR="00721A4D" w:rsidRDefault="00721A4D" w:rsidP="00721A4D"/>
    <w:p w:rsidR="00721A4D" w:rsidRPr="00721A4D" w:rsidRDefault="00721A4D" w:rsidP="00721A4D">
      <w:pPr>
        <w:rPr>
          <w:b/>
          <w:sz w:val="26"/>
          <w:szCs w:val="26"/>
        </w:rPr>
      </w:pPr>
      <w:r w:rsidRPr="00721A4D">
        <w:rPr>
          <w:b/>
          <w:sz w:val="26"/>
          <w:szCs w:val="26"/>
        </w:rPr>
        <w:t>Motion #18-101</w:t>
      </w:r>
    </w:p>
    <w:p w:rsidR="00721A4D" w:rsidRPr="00721A4D" w:rsidRDefault="00721A4D" w:rsidP="00721A4D">
      <w:pPr>
        <w:rPr>
          <w:b/>
          <w:sz w:val="26"/>
          <w:szCs w:val="26"/>
        </w:rPr>
      </w:pPr>
      <w:r w:rsidRPr="00721A4D">
        <w:rPr>
          <w:b/>
          <w:sz w:val="26"/>
          <w:szCs w:val="26"/>
        </w:rPr>
        <w:t xml:space="preserve">Discretionary Notice – 102 </w:t>
      </w:r>
      <w:proofErr w:type="spellStart"/>
      <w:r w:rsidRPr="00721A4D">
        <w:rPr>
          <w:b/>
          <w:sz w:val="26"/>
          <w:szCs w:val="26"/>
        </w:rPr>
        <w:t>Trans Canada</w:t>
      </w:r>
      <w:proofErr w:type="spellEnd"/>
      <w:r w:rsidRPr="00721A4D">
        <w:rPr>
          <w:b/>
          <w:sz w:val="26"/>
          <w:szCs w:val="26"/>
        </w:rPr>
        <w:t xml:space="preserve"> Highway</w:t>
      </w:r>
    </w:p>
    <w:p w:rsidR="00721A4D" w:rsidRPr="00721A4D" w:rsidRDefault="00721A4D" w:rsidP="00721A4D">
      <w:pPr>
        <w:rPr>
          <w:b/>
          <w:sz w:val="26"/>
          <w:szCs w:val="26"/>
        </w:rPr>
      </w:pPr>
    </w:p>
    <w:p w:rsidR="00721A4D" w:rsidRDefault="00721A4D" w:rsidP="00721A4D">
      <w:pPr>
        <w:rPr>
          <w:sz w:val="22"/>
          <w:szCs w:val="22"/>
        </w:rPr>
      </w:pPr>
      <w:r>
        <w:t xml:space="preserve">Moved by </w:t>
      </w:r>
      <w:proofErr w:type="spellStart"/>
      <w:r>
        <w:t>Councillor</w:t>
      </w:r>
      <w:proofErr w:type="spellEnd"/>
      <w:r>
        <w:t xml:space="preserve"> Fudge and seconded by </w:t>
      </w:r>
      <w:proofErr w:type="spellStart"/>
      <w:r>
        <w:t>Councillor</w:t>
      </w:r>
      <w:proofErr w:type="spellEnd"/>
      <w:r>
        <w:t xml:space="preserve"> Dove</w:t>
      </w:r>
      <w:r>
        <w:t xml:space="preserve"> that the application for the Discretionary Use at 102 </w:t>
      </w:r>
      <w:proofErr w:type="spellStart"/>
      <w:r>
        <w:t>Trans Canada</w:t>
      </w:r>
      <w:proofErr w:type="spellEnd"/>
      <w:r>
        <w:t xml:space="preserve"> Highway be approved, as attached.</w:t>
      </w:r>
    </w:p>
    <w:p w:rsidR="00DE408A" w:rsidRDefault="00DE408A" w:rsidP="00B0215E">
      <w:pPr>
        <w:rPr>
          <w:b/>
          <w:sz w:val="26"/>
          <w:szCs w:val="26"/>
        </w:rPr>
      </w:pPr>
    </w:p>
    <w:p w:rsidR="00721A4D" w:rsidRPr="00721A4D" w:rsidRDefault="00721A4D" w:rsidP="00B0215E"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721A4D">
        <w:t>In Favour:</w:t>
      </w:r>
      <w:r w:rsidRPr="00721A4D">
        <w:tab/>
        <w:t>4</w:t>
      </w:r>
      <w:r w:rsidRPr="00721A4D">
        <w:tab/>
        <w:t>Opposing:</w:t>
      </w:r>
      <w:r w:rsidRPr="00721A4D">
        <w:tab/>
        <w:t>0</w:t>
      </w:r>
    </w:p>
    <w:p w:rsidR="00721A4D" w:rsidRPr="00721A4D" w:rsidRDefault="00721A4D" w:rsidP="00B0215E"/>
    <w:p w:rsidR="00721A4D" w:rsidRPr="00721A4D" w:rsidRDefault="00721A4D" w:rsidP="00B0215E">
      <w:r w:rsidRPr="00721A4D">
        <w:rPr>
          <w:b/>
        </w:rPr>
        <w:t>Decision:</w:t>
      </w:r>
      <w:r w:rsidRPr="00721A4D">
        <w:rPr>
          <w:b/>
        </w:rPr>
        <w:tab/>
      </w:r>
      <w:r w:rsidRPr="00721A4D">
        <w:t>Motion carried.</w:t>
      </w:r>
    </w:p>
    <w:p w:rsidR="00721A4D" w:rsidRDefault="00721A4D" w:rsidP="00B0215E">
      <w:pPr>
        <w:rPr>
          <w:b/>
          <w:sz w:val="26"/>
          <w:szCs w:val="26"/>
        </w:rPr>
      </w:pPr>
    </w:p>
    <w:p w:rsidR="000548A5" w:rsidRPr="000548A5" w:rsidRDefault="00110EDA" w:rsidP="00B0215E">
      <w:pPr>
        <w:rPr>
          <w:b/>
          <w:sz w:val="26"/>
          <w:szCs w:val="26"/>
        </w:rPr>
      </w:pPr>
      <w:r>
        <w:rPr>
          <w:b/>
          <w:sz w:val="26"/>
          <w:szCs w:val="26"/>
        </w:rPr>
        <w:t>Motion #</w:t>
      </w:r>
      <w:r w:rsidR="00721A4D">
        <w:rPr>
          <w:b/>
          <w:sz w:val="26"/>
          <w:szCs w:val="26"/>
        </w:rPr>
        <w:t>18-102</w:t>
      </w:r>
    </w:p>
    <w:p w:rsidR="00B0215E" w:rsidRPr="00DE408A" w:rsidRDefault="00B0215E" w:rsidP="00B0215E">
      <w:pPr>
        <w:rPr>
          <w:b/>
          <w:sz w:val="28"/>
          <w:szCs w:val="28"/>
        </w:rPr>
      </w:pPr>
      <w:r w:rsidRPr="000548A5">
        <w:rPr>
          <w:b/>
          <w:sz w:val="26"/>
          <w:szCs w:val="26"/>
        </w:rPr>
        <w:t>Adjournment</w:t>
      </w:r>
    </w:p>
    <w:p w:rsidR="00B0215E" w:rsidRDefault="00B0215E" w:rsidP="00B0215E">
      <w:pPr>
        <w:rPr>
          <w:b/>
        </w:rPr>
      </w:pPr>
    </w:p>
    <w:p w:rsidR="00B0215E" w:rsidRDefault="00B0215E" w:rsidP="00B0215E">
      <w:r>
        <w:t xml:space="preserve">There being no further business, it was moved by </w:t>
      </w:r>
      <w:proofErr w:type="spellStart"/>
      <w:r w:rsidR="00721A4D">
        <w:t>Councillor</w:t>
      </w:r>
      <w:proofErr w:type="spellEnd"/>
      <w:r w:rsidR="00721A4D">
        <w:t xml:space="preserve"> Woodford</w:t>
      </w:r>
      <w:r w:rsidR="00283579">
        <w:t xml:space="preserve"> and seconded by </w:t>
      </w:r>
      <w:r w:rsidR="005D6ECA">
        <w:t xml:space="preserve">Councillor </w:t>
      </w:r>
      <w:r w:rsidR="00B42472">
        <w:t>Fudge</w:t>
      </w:r>
      <w:r w:rsidR="006079E8">
        <w:t xml:space="preserve"> </w:t>
      </w:r>
      <w:r w:rsidR="00B83E10">
        <w:t>t</w:t>
      </w:r>
      <w:r>
        <w:t>hat the meeting be adjourned.</w:t>
      </w:r>
    </w:p>
    <w:p w:rsidR="003B700F" w:rsidRDefault="003B700F" w:rsidP="00B0215E"/>
    <w:p w:rsidR="00CE2F98" w:rsidRDefault="002D7467" w:rsidP="007E0D19">
      <w:r>
        <w:tab/>
      </w:r>
      <w:r>
        <w:tab/>
        <w:t>In Favour:</w:t>
      </w:r>
      <w:r>
        <w:tab/>
      </w:r>
      <w:r w:rsidR="00721A4D">
        <w:t>4</w:t>
      </w:r>
      <w:r w:rsidR="00B0215E">
        <w:tab/>
        <w:t>Opposing:</w:t>
      </w:r>
      <w:r w:rsidR="00B0215E">
        <w:tab/>
      </w:r>
      <w:r w:rsidR="00CC10D5">
        <w:t>0</w:t>
      </w:r>
    </w:p>
    <w:p w:rsidR="00CE2F98" w:rsidRDefault="00CE2F98" w:rsidP="007E0D19"/>
    <w:p w:rsidR="001C16A5" w:rsidRDefault="00B0215E" w:rsidP="007E0D19">
      <w:r w:rsidRPr="00B15FDE">
        <w:rPr>
          <w:b/>
        </w:rPr>
        <w:t>Decision:</w:t>
      </w:r>
      <w:r>
        <w:tab/>
        <w:t xml:space="preserve">Motion </w:t>
      </w:r>
      <w:r w:rsidR="001C16A5">
        <w:t>carried.</w:t>
      </w:r>
    </w:p>
    <w:p w:rsidR="002105B7" w:rsidRDefault="002105B7" w:rsidP="007E0D19"/>
    <w:p w:rsidR="00FF40F4" w:rsidRDefault="000A1E38" w:rsidP="007E0D19">
      <w:r>
        <w:t>T</w:t>
      </w:r>
      <w:r w:rsidR="00FC700D">
        <w:t>he meeting adjourned at</w:t>
      </w:r>
      <w:r w:rsidR="00721A4D">
        <w:t xml:space="preserve"> </w:t>
      </w:r>
      <w:r w:rsidR="005D6ECA">
        <w:t>12:</w:t>
      </w:r>
      <w:r w:rsidR="00B42472">
        <w:t>0</w:t>
      </w:r>
      <w:r w:rsidR="00721A4D">
        <w:t>6</w:t>
      </w:r>
      <w:r w:rsidR="008A4A3A">
        <w:t xml:space="preserve"> pm</w:t>
      </w:r>
    </w:p>
    <w:p w:rsidR="0036586B" w:rsidRDefault="0036586B" w:rsidP="007E0D19"/>
    <w:p w:rsidR="00097E65" w:rsidRDefault="00097E65" w:rsidP="007E0D19"/>
    <w:p w:rsidR="00FC700D" w:rsidRPr="00175429" w:rsidRDefault="000E2E66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.75pt;margin-top:14.35pt;width:210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z6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3Q+f4hj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"/>
        </w:pict>
      </w:r>
    </w:p>
    <w:p w:rsidR="00FC700D" w:rsidRPr="00175429" w:rsidRDefault="00721A4D" w:rsidP="00FC700D">
      <w:pPr>
        <w:rPr>
          <w:b/>
        </w:rPr>
      </w:pPr>
      <w:r>
        <w:rPr>
          <w:b/>
        </w:rPr>
        <w:t>R. Anstey</w:t>
      </w:r>
      <w:r w:rsidR="00166FFE">
        <w:rPr>
          <w:b/>
        </w:rPr>
        <w:t>, Mayor</w:t>
      </w:r>
      <w:r>
        <w:rPr>
          <w:b/>
        </w:rPr>
        <w:t xml:space="preserve"> (A)</w:t>
      </w:r>
    </w:p>
    <w:p w:rsidR="007F2224" w:rsidRDefault="007F2224" w:rsidP="00FC700D">
      <w:pPr>
        <w:rPr>
          <w:b/>
        </w:rPr>
      </w:pPr>
    </w:p>
    <w:p w:rsidR="00A65450" w:rsidRDefault="00A65450" w:rsidP="00FC700D">
      <w:pPr>
        <w:rPr>
          <w:b/>
        </w:rPr>
      </w:pPr>
    </w:p>
    <w:p w:rsidR="007F2224" w:rsidRDefault="007F2224" w:rsidP="00FC700D">
      <w:pPr>
        <w:rPr>
          <w:b/>
        </w:rPr>
      </w:pPr>
      <w:r>
        <w:rPr>
          <w:b/>
        </w:rPr>
        <w:t>___________________________________</w:t>
      </w:r>
    </w:p>
    <w:p w:rsidR="007F2224" w:rsidRPr="00FC700D" w:rsidRDefault="00721A4D" w:rsidP="00FC700D">
      <w:pPr>
        <w:rPr>
          <w:b/>
        </w:rPr>
      </w:pPr>
      <w:r>
        <w:rPr>
          <w:b/>
        </w:rPr>
        <w:t>M. McWhirter</w:t>
      </w:r>
      <w:r w:rsidR="00D052A0">
        <w:rPr>
          <w:b/>
        </w:rPr>
        <w:t>, Town Clerk</w:t>
      </w:r>
      <w:r>
        <w:rPr>
          <w:b/>
        </w:rPr>
        <w:t xml:space="preserve"> (A)</w:t>
      </w:r>
    </w:p>
    <w:sectPr w:rsidR="007F2224" w:rsidRPr="00FC700D" w:rsidSect="006B03EA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E66" w:rsidRDefault="000E2E66" w:rsidP="007E0D19">
      <w:r>
        <w:separator/>
      </w:r>
    </w:p>
  </w:endnote>
  <w:endnote w:type="continuationSeparator" w:id="0">
    <w:p w:rsidR="000E2E66" w:rsidRDefault="000E2E66" w:rsidP="007E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E66" w:rsidRDefault="000E2E66" w:rsidP="007E0D19">
      <w:r>
        <w:separator/>
      </w:r>
    </w:p>
  </w:footnote>
  <w:footnote w:type="continuationSeparator" w:id="0">
    <w:p w:rsidR="000E2E66" w:rsidRDefault="000E2E66" w:rsidP="007E0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7E0D19" w:rsidRDefault="0025042F" w:rsidP="007E0D19">
    <w:pPr>
      <w:pStyle w:val="Header"/>
      <w:pBdr>
        <w:bottom w:val="single" w:sz="4" w:space="1" w:color="7F7F7F" w:themeColor="text1" w:themeTint="80"/>
      </w:pBdr>
      <w:jc w:val="right"/>
      <w:rPr>
        <w:b/>
        <w:i/>
        <w:color w:val="7F7F7F" w:themeColor="text1" w:themeTint="80"/>
        <w:u w:val="single"/>
      </w:rPr>
    </w:pPr>
    <w:r>
      <w:rPr>
        <w:b/>
        <w:i/>
        <w:color w:val="808080" w:themeColor="background1" w:themeShade="80"/>
      </w:rPr>
      <w:t xml:space="preserve">Special </w:t>
    </w:r>
    <w:r w:rsidR="00DE408A">
      <w:rPr>
        <w:b/>
        <w:i/>
        <w:color w:val="808080" w:themeColor="background1" w:themeShade="80"/>
      </w:rPr>
      <w:t>Meeting of Council</w:t>
    </w:r>
    <w:r w:rsidR="00DE408A">
      <w:rPr>
        <w:b/>
        <w:i/>
        <w:color w:val="808080" w:themeColor="background1" w:themeShade="80"/>
      </w:rPr>
      <w:tab/>
    </w:r>
    <w:r w:rsidR="003A063B">
      <w:rPr>
        <w:b/>
        <w:i/>
        <w:color w:val="808080" w:themeColor="background1" w:themeShade="80"/>
      </w:rPr>
      <w:t xml:space="preserve">April </w:t>
    </w:r>
    <w:r w:rsidR="00721A4D">
      <w:rPr>
        <w:b/>
        <w:i/>
        <w:color w:val="808080" w:themeColor="background1" w:themeShade="80"/>
      </w:rPr>
      <w:t>27</w:t>
    </w:r>
    <w:r>
      <w:rPr>
        <w:b/>
        <w:i/>
        <w:color w:val="808080" w:themeColor="background1" w:themeShade="80"/>
      </w:rPr>
      <w:t>, 2018</w:t>
    </w:r>
    <w:r w:rsidR="00DE408A" w:rsidRPr="007E0D19">
      <w:rPr>
        <w:b/>
        <w:i/>
        <w:color w:val="808080" w:themeColor="background1" w:themeShade="80"/>
      </w:rPr>
      <w:tab/>
    </w:r>
    <w:sdt>
      <w:sdtPr>
        <w:rPr>
          <w:b/>
          <w:i/>
        </w:rPr>
        <w:id w:val="565053189"/>
        <w:docPartObj>
          <w:docPartGallery w:val="Page Numbers (Top of Page)"/>
          <w:docPartUnique/>
        </w:docPartObj>
      </w:sdtPr>
      <w:sdtEndPr/>
      <w:sdtContent>
        <w:r w:rsidR="00DE408A" w:rsidRPr="007E0D19">
          <w:rPr>
            <w:b/>
            <w:i/>
            <w:color w:val="7F7F7F" w:themeColor="text1" w:themeTint="80"/>
          </w:rPr>
          <w:t xml:space="preserve">Page </w:t>
        </w:r>
        <w:r w:rsidR="00AC5956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PAGE </w:instrText>
        </w:r>
        <w:r w:rsidR="00AC5956" w:rsidRPr="007E0D19">
          <w:rPr>
            <w:b/>
            <w:i/>
            <w:color w:val="7F7F7F" w:themeColor="text1" w:themeTint="80"/>
          </w:rPr>
          <w:fldChar w:fldCharType="separate"/>
        </w:r>
        <w:r w:rsidR="00121FBB">
          <w:rPr>
            <w:b/>
            <w:i/>
            <w:noProof/>
            <w:color w:val="7F7F7F" w:themeColor="text1" w:themeTint="80"/>
          </w:rPr>
          <w:t>2</w:t>
        </w:r>
        <w:r w:rsidR="00AC5956" w:rsidRPr="007E0D19">
          <w:rPr>
            <w:b/>
            <w:i/>
            <w:color w:val="7F7F7F" w:themeColor="text1" w:themeTint="80"/>
          </w:rPr>
          <w:fldChar w:fldCharType="end"/>
        </w:r>
        <w:r w:rsidR="00DE408A" w:rsidRPr="007E0D19">
          <w:rPr>
            <w:b/>
            <w:i/>
            <w:color w:val="7F7F7F" w:themeColor="text1" w:themeTint="80"/>
          </w:rPr>
          <w:t xml:space="preserve"> of </w:t>
        </w:r>
        <w:r w:rsidR="00AC5956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NUMPAGES  </w:instrText>
        </w:r>
        <w:r w:rsidR="00AC5956" w:rsidRPr="007E0D19">
          <w:rPr>
            <w:b/>
            <w:i/>
            <w:color w:val="7F7F7F" w:themeColor="text1" w:themeTint="80"/>
          </w:rPr>
          <w:fldChar w:fldCharType="separate"/>
        </w:r>
        <w:r w:rsidR="00121FBB">
          <w:rPr>
            <w:b/>
            <w:i/>
            <w:noProof/>
            <w:color w:val="7F7F7F" w:themeColor="text1" w:themeTint="80"/>
          </w:rPr>
          <w:t>2</w:t>
        </w:r>
        <w:r w:rsidR="00AC5956" w:rsidRPr="007E0D19">
          <w:rPr>
            <w:b/>
            <w:i/>
            <w:color w:val="7F7F7F" w:themeColor="text1" w:themeTint="80"/>
          </w:rPr>
          <w:fldChar w:fldCharType="end"/>
        </w:r>
      </w:sdtContent>
    </w:sdt>
  </w:p>
  <w:p w:rsidR="00DE408A" w:rsidRPr="00C22809" w:rsidRDefault="00DE408A">
    <w:pPr>
      <w:pStyle w:val="Header"/>
      <w:rPr>
        <w:b/>
        <w:i/>
        <w:color w:val="808080" w:themeColor="background1" w:themeShade="80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C20CB1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spacing w:after="240" w:line="276" w:lineRule="auto"/>
      <w:jc w:val="center"/>
      <w:rPr>
        <w:rFonts w:cs="Arial"/>
        <w:b/>
        <w:sz w:val="36"/>
        <w:szCs w:val="36"/>
      </w:rPr>
    </w:pPr>
    <w:r>
      <w:rPr>
        <w:rFonts w:cs="Arial"/>
        <w:b/>
        <w:sz w:val="36"/>
        <w:szCs w:val="36"/>
      </w:rPr>
      <w:t>MINUTES</w:t>
    </w:r>
  </w:p>
  <w:p w:rsidR="00DE408A" w:rsidRPr="001169EB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Special Meeting of Council</w:t>
    </w:r>
  </w:p>
  <w:p w:rsidR="00DE408A" w:rsidRPr="001169EB" w:rsidRDefault="00EC37B0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Friday,</w:t>
    </w:r>
    <w:r w:rsidR="003754B9">
      <w:rPr>
        <w:rFonts w:cs="Arial"/>
        <w:b/>
        <w:sz w:val="28"/>
        <w:szCs w:val="28"/>
      </w:rPr>
      <w:t xml:space="preserve"> </w:t>
    </w:r>
    <w:r w:rsidR="0087638C">
      <w:rPr>
        <w:rFonts w:cs="Arial"/>
        <w:b/>
        <w:sz w:val="28"/>
        <w:szCs w:val="28"/>
      </w:rPr>
      <w:t xml:space="preserve">April </w:t>
    </w:r>
    <w:r>
      <w:rPr>
        <w:rFonts w:cs="Arial"/>
        <w:b/>
        <w:sz w:val="28"/>
        <w:szCs w:val="28"/>
      </w:rPr>
      <w:t>27</w:t>
    </w:r>
    <w:r w:rsidR="0087638C" w:rsidRPr="0087638C">
      <w:rPr>
        <w:rFonts w:cs="Arial"/>
        <w:b/>
        <w:sz w:val="28"/>
        <w:szCs w:val="28"/>
        <w:vertAlign w:val="superscript"/>
      </w:rPr>
      <w:t>th</w:t>
    </w:r>
    <w:r w:rsidR="0087638C">
      <w:rPr>
        <w:rFonts w:cs="Arial"/>
        <w:b/>
        <w:sz w:val="28"/>
        <w:szCs w:val="28"/>
      </w:rPr>
      <w:t xml:space="preserve">, </w:t>
    </w:r>
    <w:r w:rsidR="003754B9">
      <w:rPr>
        <w:rFonts w:cs="Arial"/>
        <w:b/>
        <w:sz w:val="28"/>
        <w:szCs w:val="28"/>
      </w:rPr>
      <w:t xml:space="preserve">2018 @ </w:t>
    </w:r>
    <w:r w:rsidR="0087638C">
      <w:rPr>
        <w:rFonts w:cs="Arial"/>
        <w:b/>
        <w:sz w:val="28"/>
        <w:szCs w:val="28"/>
      </w:rPr>
      <w:t>12</w:t>
    </w:r>
    <w:r w:rsidR="003754B9">
      <w:rPr>
        <w:rFonts w:cs="Arial"/>
        <w:b/>
        <w:sz w:val="28"/>
        <w:szCs w:val="28"/>
      </w:rPr>
      <w:t>:00p.m.</w:t>
    </w:r>
    <w:r w:rsidR="0087638C">
      <w:rPr>
        <w:rFonts w:cs="Arial"/>
        <w:b/>
        <w:sz w:val="28"/>
        <w:szCs w:val="28"/>
      </w:rPr>
      <w:t xml:space="preserve"> </w:t>
    </w:r>
  </w:p>
  <w:p w:rsidR="00DE408A" w:rsidRDefault="00DE408A" w:rsidP="00182114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</w:pPr>
    <w:r>
      <w:rPr>
        <w:rFonts w:cs="Arial"/>
        <w:b/>
        <w:sz w:val="28"/>
        <w:szCs w:val="28"/>
      </w:rPr>
      <w:tab/>
      <w:t>Council Chambers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26A"/>
    <w:multiLevelType w:val="hybridMultilevel"/>
    <w:tmpl w:val="1A8A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C5900"/>
    <w:multiLevelType w:val="hybridMultilevel"/>
    <w:tmpl w:val="CFCE9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410E8"/>
    <w:multiLevelType w:val="hybridMultilevel"/>
    <w:tmpl w:val="87B0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966F9"/>
    <w:multiLevelType w:val="hybridMultilevel"/>
    <w:tmpl w:val="CDAE1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25DD6"/>
    <w:multiLevelType w:val="hybridMultilevel"/>
    <w:tmpl w:val="30266DD6"/>
    <w:lvl w:ilvl="0" w:tplc="D138F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E65E1"/>
    <w:multiLevelType w:val="hybridMultilevel"/>
    <w:tmpl w:val="EB26C8B0"/>
    <w:lvl w:ilvl="0" w:tplc="9BFEF064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20E4F"/>
    <w:multiLevelType w:val="hybridMultilevel"/>
    <w:tmpl w:val="8CE48C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C70E3E"/>
    <w:multiLevelType w:val="hybridMultilevel"/>
    <w:tmpl w:val="4AF61B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B4DB4"/>
    <w:multiLevelType w:val="hybridMultilevel"/>
    <w:tmpl w:val="73B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34FDE"/>
    <w:multiLevelType w:val="hybridMultilevel"/>
    <w:tmpl w:val="64383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D3812"/>
    <w:multiLevelType w:val="hybridMultilevel"/>
    <w:tmpl w:val="8536D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F46FC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81BB9"/>
    <w:multiLevelType w:val="hybridMultilevel"/>
    <w:tmpl w:val="872E8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3A337F"/>
    <w:multiLevelType w:val="hybridMultilevel"/>
    <w:tmpl w:val="DC72A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B2D17"/>
    <w:multiLevelType w:val="hybridMultilevel"/>
    <w:tmpl w:val="255E13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5478A1"/>
    <w:multiLevelType w:val="hybridMultilevel"/>
    <w:tmpl w:val="80362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F644B"/>
    <w:multiLevelType w:val="hybridMultilevel"/>
    <w:tmpl w:val="562A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71AEB"/>
    <w:multiLevelType w:val="hybridMultilevel"/>
    <w:tmpl w:val="9C9699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B6DCC"/>
    <w:multiLevelType w:val="hybridMultilevel"/>
    <w:tmpl w:val="8F60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A1885"/>
    <w:multiLevelType w:val="hybridMultilevel"/>
    <w:tmpl w:val="B3EE2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4331D"/>
    <w:multiLevelType w:val="hybridMultilevel"/>
    <w:tmpl w:val="FBB4D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485CF7"/>
    <w:multiLevelType w:val="hybridMultilevel"/>
    <w:tmpl w:val="6810C86C"/>
    <w:lvl w:ilvl="0" w:tplc="F16683A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37E67"/>
    <w:multiLevelType w:val="hybridMultilevel"/>
    <w:tmpl w:val="B4629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855CF"/>
    <w:multiLevelType w:val="hybridMultilevel"/>
    <w:tmpl w:val="5120CB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150CA4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879FA"/>
    <w:multiLevelType w:val="hybridMultilevel"/>
    <w:tmpl w:val="903E0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70C"/>
    <w:multiLevelType w:val="hybridMultilevel"/>
    <w:tmpl w:val="A6B89282"/>
    <w:lvl w:ilvl="0" w:tplc="4F60A40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AB9619E"/>
    <w:multiLevelType w:val="hybridMultilevel"/>
    <w:tmpl w:val="D8D0457E"/>
    <w:lvl w:ilvl="0" w:tplc="E326D4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247"/>
    <w:multiLevelType w:val="hybridMultilevel"/>
    <w:tmpl w:val="B3BCC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FF1AD0"/>
    <w:multiLevelType w:val="hybridMultilevel"/>
    <w:tmpl w:val="A024333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2D03BE"/>
    <w:multiLevelType w:val="hybridMultilevel"/>
    <w:tmpl w:val="03D6A2D8"/>
    <w:lvl w:ilvl="0" w:tplc="65DC3646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644C7A9E"/>
    <w:multiLevelType w:val="hybridMultilevel"/>
    <w:tmpl w:val="73B66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3630D"/>
    <w:multiLevelType w:val="hybridMultilevel"/>
    <w:tmpl w:val="88F48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E7D06"/>
    <w:multiLevelType w:val="hybridMultilevel"/>
    <w:tmpl w:val="63D45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6F19FF"/>
    <w:multiLevelType w:val="hybridMultilevel"/>
    <w:tmpl w:val="1FDC9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0298F"/>
    <w:multiLevelType w:val="hybridMultilevel"/>
    <w:tmpl w:val="AC4C7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BF3A43"/>
    <w:multiLevelType w:val="hybridMultilevel"/>
    <w:tmpl w:val="770C6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45441"/>
    <w:multiLevelType w:val="hybridMultilevel"/>
    <w:tmpl w:val="F81E4B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9267D"/>
    <w:multiLevelType w:val="hybridMultilevel"/>
    <w:tmpl w:val="A6FE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F60A41"/>
    <w:multiLevelType w:val="hybridMultilevel"/>
    <w:tmpl w:val="981287A8"/>
    <w:lvl w:ilvl="0" w:tplc="7BE0A7B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4B54F5"/>
    <w:multiLevelType w:val="hybridMultilevel"/>
    <w:tmpl w:val="B900D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DF443A"/>
    <w:multiLevelType w:val="hybridMultilevel"/>
    <w:tmpl w:val="71402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D23F7A"/>
    <w:multiLevelType w:val="hybridMultilevel"/>
    <w:tmpl w:val="C8145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37459E"/>
    <w:multiLevelType w:val="hybridMultilevel"/>
    <w:tmpl w:val="1DAA8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884E59"/>
    <w:multiLevelType w:val="hybridMultilevel"/>
    <w:tmpl w:val="585AF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44"/>
  </w:num>
  <w:num w:numId="4">
    <w:abstractNumId w:val="11"/>
  </w:num>
  <w:num w:numId="5">
    <w:abstractNumId w:val="39"/>
  </w:num>
  <w:num w:numId="6">
    <w:abstractNumId w:val="13"/>
  </w:num>
  <w:num w:numId="7">
    <w:abstractNumId w:val="12"/>
  </w:num>
  <w:num w:numId="8">
    <w:abstractNumId w:val="3"/>
  </w:num>
  <w:num w:numId="9">
    <w:abstractNumId w:val="0"/>
  </w:num>
  <w:num w:numId="10">
    <w:abstractNumId w:val="30"/>
  </w:num>
  <w:num w:numId="11">
    <w:abstractNumId w:val="31"/>
  </w:num>
  <w:num w:numId="12">
    <w:abstractNumId w:val="43"/>
  </w:num>
  <w:num w:numId="13">
    <w:abstractNumId w:val="16"/>
  </w:num>
  <w:num w:numId="14">
    <w:abstractNumId w:val="33"/>
  </w:num>
  <w:num w:numId="15">
    <w:abstractNumId w:val="22"/>
  </w:num>
  <w:num w:numId="16">
    <w:abstractNumId w:val="23"/>
  </w:num>
  <w:num w:numId="17">
    <w:abstractNumId w:val="42"/>
  </w:num>
  <w:num w:numId="18">
    <w:abstractNumId w:val="40"/>
  </w:num>
  <w:num w:numId="19">
    <w:abstractNumId w:val="27"/>
  </w:num>
  <w:num w:numId="20">
    <w:abstractNumId w:val="6"/>
  </w:num>
  <w:num w:numId="21">
    <w:abstractNumId w:val="21"/>
  </w:num>
  <w:num w:numId="22">
    <w:abstractNumId w:val="18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41"/>
  </w:num>
  <w:num w:numId="33">
    <w:abstractNumId w:val="8"/>
  </w:num>
  <w:num w:numId="34">
    <w:abstractNumId w:val="38"/>
  </w:num>
  <w:num w:numId="35">
    <w:abstractNumId w:val="35"/>
  </w:num>
  <w:num w:numId="36">
    <w:abstractNumId w:val="20"/>
  </w:num>
  <w:num w:numId="37">
    <w:abstractNumId w:val="14"/>
  </w:num>
  <w:num w:numId="38">
    <w:abstractNumId w:val="37"/>
  </w:num>
  <w:num w:numId="39">
    <w:abstractNumId w:val="4"/>
  </w:num>
  <w:num w:numId="40">
    <w:abstractNumId w:val="9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10"/>
  </w:num>
  <w:num w:numId="45">
    <w:abstractNumId w:val="5"/>
  </w:num>
  <w:num w:numId="46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3D"/>
    <w:rsid w:val="00000697"/>
    <w:rsid w:val="00000BDF"/>
    <w:rsid w:val="00000FA2"/>
    <w:rsid w:val="00001002"/>
    <w:rsid w:val="0000107D"/>
    <w:rsid w:val="0000128B"/>
    <w:rsid w:val="000025B6"/>
    <w:rsid w:val="00002C9A"/>
    <w:rsid w:val="00003802"/>
    <w:rsid w:val="00003F1D"/>
    <w:rsid w:val="000049D5"/>
    <w:rsid w:val="00004BF1"/>
    <w:rsid w:val="00005069"/>
    <w:rsid w:val="00005551"/>
    <w:rsid w:val="00010D3D"/>
    <w:rsid w:val="00011418"/>
    <w:rsid w:val="0001290C"/>
    <w:rsid w:val="00013E3F"/>
    <w:rsid w:val="0001497D"/>
    <w:rsid w:val="00014E9D"/>
    <w:rsid w:val="00015E8D"/>
    <w:rsid w:val="00017381"/>
    <w:rsid w:val="0001757F"/>
    <w:rsid w:val="00017869"/>
    <w:rsid w:val="000203D3"/>
    <w:rsid w:val="00020B59"/>
    <w:rsid w:val="000228D9"/>
    <w:rsid w:val="0002293C"/>
    <w:rsid w:val="00023A71"/>
    <w:rsid w:val="00023C1A"/>
    <w:rsid w:val="00024481"/>
    <w:rsid w:val="000248E5"/>
    <w:rsid w:val="000252B3"/>
    <w:rsid w:val="00025C9E"/>
    <w:rsid w:val="00026999"/>
    <w:rsid w:val="0002786D"/>
    <w:rsid w:val="0002794E"/>
    <w:rsid w:val="000301A7"/>
    <w:rsid w:val="000303F7"/>
    <w:rsid w:val="00030406"/>
    <w:rsid w:val="000307C3"/>
    <w:rsid w:val="000309AC"/>
    <w:rsid w:val="0003131A"/>
    <w:rsid w:val="00032413"/>
    <w:rsid w:val="00033E59"/>
    <w:rsid w:val="000340D2"/>
    <w:rsid w:val="000342C1"/>
    <w:rsid w:val="000344F2"/>
    <w:rsid w:val="00034581"/>
    <w:rsid w:val="000348D7"/>
    <w:rsid w:val="00034A1D"/>
    <w:rsid w:val="00036231"/>
    <w:rsid w:val="000366E0"/>
    <w:rsid w:val="00036A65"/>
    <w:rsid w:val="00037399"/>
    <w:rsid w:val="00037FAD"/>
    <w:rsid w:val="000407D8"/>
    <w:rsid w:val="000408AD"/>
    <w:rsid w:val="00042B56"/>
    <w:rsid w:val="00042BB0"/>
    <w:rsid w:val="00043639"/>
    <w:rsid w:val="00043962"/>
    <w:rsid w:val="00043B4F"/>
    <w:rsid w:val="00043EE1"/>
    <w:rsid w:val="000447F1"/>
    <w:rsid w:val="00044864"/>
    <w:rsid w:val="00044B6D"/>
    <w:rsid w:val="000463CD"/>
    <w:rsid w:val="000473B6"/>
    <w:rsid w:val="000474E2"/>
    <w:rsid w:val="00047CA4"/>
    <w:rsid w:val="00050A60"/>
    <w:rsid w:val="00051714"/>
    <w:rsid w:val="00051DFB"/>
    <w:rsid w:val="0005226E"/>
    <w:rsid w:val="00052AB1"/>
    <w:rsid w:val="00052F31"/>
    <w:rsid w:val="0005330A"/>
    <w:rsid w:val="00053A78"/>
    <w:rsid w:val="000548A5"/>
    <w:rsid w:val="000552AC"/>
    <w:rsid w:val="000555DE"/>
    <w:rsid w:val="00056440"/>
    <w:rsid w:val="000578F6"/>
    <w:rsid w:val="00060051"/>
    <w:rsid w:val="00060254"/>
    <w:rsid w:val="00060423"/>
    <w:rsid w:val="00060E3C"/>
    <w:rsid w:val="000611B2"/>
    <w:rsid w:val="0006144B"/>
    <w:rsid w:val="00062AE1"/>
    <w:rsid w:val="00062B3B"/>
    <w:rsid w:val="000631FC"/>
    <w:rsid w:val="00063EF1"/>
    <w:rsid w:val="0006412C"/>
    <w:rsid w:val="000642A6"/>
    <w:rsid w:val="00064540"/>
    <w:rsid w:val="00064CE2"/>
    <w:rsid w:val="0006594D"/>
    <w:rsid w:val="00066DB6"/>
    <w:rsid w:val="000672CE"/>
    <w:rsid w:val="00067C7A"/>
    <w:rsid w:val="00067E2C"/>
    <w:rsid w:val="00070204"/>
    <w:rsid w:val="00070D8F"/>
    <w:rsid w:val="00071B2C"/>
    <w:rsid w:val="00071B7D"/>
    <w:rsid w:val="00071C00"/>
    <w:rsid w:val="00071DCB"/>
    <w:rsid w:val="0007221E"/>
    <w:rsid w:val="000731F4"/>
    <w:rsid w:val="00073347"/>
    <w:rsid w:val="00073361"/>
    <w:rsid w:val="00074027"/>
    <w:rsid w:val="00074686"/>
    <w:rsid w:val="00074FA0"/>
    <w:rsid w:val="000750B1"/>
    <w:rsid w:val="000751D7"/>
    <w:rsid w:val="000764E4"/>
    <w:rsid w:val="0007691D"/>
    <w:rsid w:val="00076B29"/>
    <w:rsid w:val="00076B5A"/>
    <w:rsid w:val="00076ED7"/>
    <w:rsid w:val="0007765D"/>
    <w:rsid w:val="00080622"/>
    <w:rsid w:val="00080DDE"/>
    <w:rsid w:val="00081237"/>
    <w:rsid w:val="000816CF"/>
    <w:rsid w:val="00082300"/>
    <w:rsid w:val="00082483"/>
    <w:rsid w:val="000827A4"/>
    <w:rsid w:val="000834DC"/>
    <w:rsid w:val="00084039"/>
    <w:rsid w:val="00084477"/>
    <w:rsid w:val="000848FF"/>
    <w:rsid w:val="000851B4"/>
    <w:rsid w:val="000859EF"/>
    <w:rsid w:val="00086378"/>
    <w:rsid w:val="000863EA"/>
    <w:rsid w:val="000866A0"/>
    <w:rsid w:val="0008747A"/>
    <w:rsid w:val="000876BA"/>
    <w:rsid w:val="00087888"/>
    <w:rsid w:val="00087A30"/>
    <w:rsid w:val="000903B3"/>
    <w:rsid w:val="000906B6"/>
    <w:rsid w:val="00090CBB"/>
    <w:rsid w:val="00090D0E"/>
    <w:rsid w:val="000914E7"/>
    <w:rsid w:val="00091A34"/>
    <w:rsid w:val="00092673"/>
    <w:rsid w:val="0009271F"/>
    <w:rsid w:val="00092FF3"/>
    <w:rsid w:val="000936E2"/>
    <w:rsid w:val="000937E4"/>
    <w:rsid w:val="00093C1C"/>
    <w:rsid w:val="00094E79"/>
    <w:rsid w:val="00096204"/>
    <w:rsid w:val="000963AC"/>
    <w:rsid w:val="0009651E"/>
    <w:rsid w:val="000967F1"/>
    <w:rsid w:val="00097386"/>
    <w:rsid w:val="000973F7"/>
    <w:rsid w:val="00097E65"/>
    <w:rsid w:val="000A02B6"/>
    <w:rsid w:val="000A0889"/>
    <w:rsid w:val="000A0D47"/>
    <w:rsid w:val="000A13EA"/>
    <w:rsid w:val="000A1546"/>
    <w:rsid w:val="000A182A"/>
    <w:rsid w:val="000A1E38"/>
    <w:rsid w:val="000A27B9"/>
    <w:rsid w:val="000A29E9"/>
    <w:rsid w:val="000A2EA2"/>
    <w:rsid w:val="000A354E"/>
    <w:rsid w:val="000A3D22"/>
    <w:rsid w:val="000A41D3"/>
    <w:rsid w:val="000A6269"/>
    <w:rsid w:val="000A6393"/>
    <w:rsid w:val="000A6497"/>
    <w:rsid w:val="000A654C"/>
    <w:rsid w:val="000A751C"/>
    <w:rsid w:val="000A7BB6"/>
    <w:rsid w:val="000A7CA8"/>
    <w:rsid w:val="000B02AB"/>
    <w:rsid w:val="000B0748"/>
    <w:rsid w:val="000B1B32"/>
    <w:rsid w:val="000B1B57"/>
    <w:rsid w:val="000B27A6"/>
    <w:rsid w:val="000B3321"/>
    <w:rsid w:val="000B3360"/>
    <w:rsid w:val="000B388A"/>
    <w:rsid w:val="000B3961"/>
    <w:rsid w:val="000B3A42"/>
    <w:rsid w:val="000B51B1"/>
    <w:rsid w:val="000B5451"/>
    <w:rsid w:val="000B58DD"/>
    <w:rsid w:val="000B5C30"/>
    <w:rsid w:val="000B5C75"/>
    <w:rsid w:val="000B5C8A"/>
    <w:rsid w:val="000B7971"/>
    <w:rsid w:val="000C0227"/>
    <w:rsid w:val="000C0417"/>
    <w:rsid w:val="000C0D8D"/>
    <w:rsid w:val="000C0E52"/>
    <w:rsid w:val="000C1FFD"/>
    <w:rsid w:val="000C29D1"/>
    <w:rsid w:val="000C402E"/>
    <w:rsid w:val="000C40A8"/>
    <w:rsid w:val="000C42A5"/>
    <w:rsid w:val="000C467C"/>
    <w:rsid w:val="000C4F33"/>
    <w:rsid w:val="000C7693"/>
    <w:rsid w:val="000C79E9"/>
    <w:rsid w:val="000C7A96"/>
    <w:rsid w:val="000C7B8B"/>
    <w:rsid w:val="000D0342"/>
    <w:rsid w:val="000D0580"/>
    <w:rsid w:val="000D1235"/>
    <w:rsid w:val="000D1F47"/>
    <w:rsid w:val="000D1F73"/>
    <w:rsid w:val="000D207D"/>
    <w:rsid w:val="000D21CB"/>
    <w:rsid w:val="000D26DB"/>
    <w:rsid w:val="000D2AB2"/>
    <w:rsid w:val="000D3C05"/>
    <w:rsid w:val="000D3EE2"/>
    <w:rsid w:val="000D46FC"/>
    <w:rsid w:val="000D603E"/>
    <w:rsid w:val="000D6722"/>
    <w:rsid w:val="000D6C00"/>
    <w:rsid w:val="000D6F69"/>
    <w:rsid w:val="000E0143"/>
    <w:rsid w:val="000E0C90"/>
    <w:rsid w:val="000E11B4"/>
    <w:rsid w:val="000E1E01"/>
    <w:rsid w:val="000E2469"/>
    <w:rsid w:val="000E2E66"/>
    <w:rsid w:val="000E4E98"/>
    <w:rsid w:val="000E513C"/>
    <w:rsid w:val="000E6ABC"/>
    <w:rsid w:val="000E6C92"/>
    <w:rsid w:val="000E757A"/>
    <w:rsid w:val="000E78D5"/>
    <w:rsid w:val="000F00A7"/>
    <w:rsid w:val="000F01C2"/>
    <w:rsid w:val="000F0EE1"/>
    <w:rsid w:val="000F211A"/>
    <w:rsid w:val="000F2394"/>
    <w:rsid w:val="000F2744"/>
    <w:rsid w:val="000F3BBF"/>
    <w:rsid w:val="000F3C31"/>
    <w:rsid w:val="000F3D68"/>
    <w:rsid w:val="000F3ED2"/>
    <w:rsid w:val="000F4CB7"/>
    <w:rsid w:val="000F4DBC"/>
    <w:rsid w:val="000F53CF"/>
    <w:rsid w:val="000F585B"/>
    <w:rsid w:val="000F5CFB"/>
    <w:rsid w:val="000F5E08"/>
    <w:rsid w:val="001001DE"/>
    <w:rsid w:val="00100274"/>
    <w:rsid w:val="00101870"/>
    <w:rsid w:val="001018AF"/>
    <w:rsid w:val="0010190D"/>
    <w:rsid w:val="001020F5"/>
    <w:rsid w:val="00102846"/>
    <w:rsid w:val="00102A00"/>
    <w:rsid w:val="00103646"/>
    <w:rsid w:val="00103F8F"/>
    <w:rsid w:val="001048A9"/>
    <w:rsid w:val="00104F67"/>
    <w:rsid w:val="00105328"/>
    <w:rsid w:val="00105AB2"/>
    <w:rsid w:val="00106CC2"/>
    <w:rsid w:val="0010700A"/>
    <w:rsid w:val="001073FB"/>
    <w:rsid w:val="001101EA"/>
    <w:rsid w:val="00110EDA"/>
    <w:rsid w:val="00111315"/>
    <w:rsid w:val="00112B9A"/>
    <w:rsid w:val="0011392C"/>
    <w:rsid w:val="001144E8"/>
    <w:rsid w:val="00114E60"/>
    <w:rsid w:val="00115E14"/>
    <w:rsid w:val="0011668F"/>
    <w:rsid w:val="00116A36"/>
    <w:rsid w:val="00120752"/>
    <w:rsid w:val="00121FBB"/>
    <w:rsid w:val="001243D8"/>
    <w:rsid w:val="00124599"/>
    <w:rsid w:val="00125096"/>
    <w:rsid w:val="00125C98"/>
    <w:rsid w:val="001267DE"/>
    <w:rsid w:val="00126E8B"/>
    <w:rsid w:val="001300D7"/>
    <w:rsid w:val="0013031E"/>
    <w:rsid w:val="001304CE"/>
    <w:rsid w:val="001308A9"/>
    <w:rsid w:val="00130EF4"/>
    <w:rsid w:val="00131083"/>
    <w:rsid w:val="001316C8"/>
    <w:rsid w:val="001320E5"/>
    <w:rsid w:val="001327BE"/>
    <w:rsid w:val="00132E63"/>
    <w:rsid w:val="00132ED3"/>
    <w:rsid w:val="00134ADF"/>
    <w:rsid w:val="00134B75"/>
    <w:rsid w:val="00135024"/>
    <w:rsid w:val="00135960"/>
    <w:rsid w:val="00135A73"/>
    <w:rsid w:val="00135FDD"/>
    <w:rsid w:val="00136231"/>
    <w:rsid w:val="00136936"/>
    <w:rsid w:val="00137060"/>
    <w:rsid w:val="00137FAE"/>
    <w:rsid w:val="00140129"/>
    <w:rsid w:val="0014018D"/>
    <w:rsid w:val="001405B3"/>
    <w:rsid w:val="00140ECA"/>
    <w:rsid w:val="00140F69"/>
    <w:rsid w:val="00141019"/>
    <w:rsid w:val="001412D6"/>
    <w:rsid w:val="00141658"/>
    <w:rsid w:val="00141B1A"/>
    <w:rsid w:val="00142A6D"/>
    <w:rsid w:val="00143416"/>
    <w:rsid w:val="00143C75"/>
    <w:rsid w:val="00144419"/>
    <w:rsid w:val="00145C39"/>
    <w:rsid w:val="001461BC"/>
    <w:rsid w:val="00146DA4"/>
    <w:rsid w:val="00146F44"/>
    <w:rsid w:val="00146F84"/>
    <w:rsid w:val="0014716F"/>
    <w:rsid w:val="00147B87"/>
    <w:rsid w:val="0015055B"/>
    <w:rsid w:val="00150870"/>
    <w:rsid w:val="0015095E"/>
    <w:rsid w:val="00151525"/>
    <w:rsid w:val="00152017"/>
    <w:rsid w:val="001523B0"/>
    <w:rsid w:val="00156961"/>
    <w:rsid w:val="0015712F"/>
    <w:rsid w:val="0015768E"/>
    <w:rsid w:val="00157992"/>
    <w:rsid w:val="00161022"/>
    <w:rsid w:val="00161106"/>
    <w:rsid w:val="001614E2"/>
    <w:rsid w:val="00162313"/>
    <w:rsid w:val="001631BB"/>
    <w:rsid w:val="00163780"/>
    <w:rsid w:val="0016402B"/>
    <w:rsid w:val="00164A5F"/>
    <w:rsid w:val="00164A97"/>
    <w:rsid w:val="00165930"/>
    <w:rsid w:val="00165D56"/>
    <w:rsid w:val="00165E45"/>
    <w:rsid w:val="00165F13"/>
    <w:rsid w:val="00166D90"/>
    <w:rsid w:val="00166FFE"/>
    <w:rsid w:val="00167061"/>
    <w:rsid w:val="00171668"/>
    <w:rsid w:val="00171700"/>
    <w:rsid w:val="00171BD2"/>
    <w:rsid w:val="00172108"/>
    <w:rsid w:val="00172AD5"/>
    <w:rsid w:val="00172E36"/>
    <w:rsid w:val="0017326B"/>
    <w:rsid w:val="001732C5"/>
    <w:rsid w:val="0017352F"/>
    <w:rsid w:val="00173DE3"/>
    <w:rsid w:val="00173E4E"/>
    <w:rsid w:val="001742AC"/>
    <w:rsid w:val="001744B1"/>
    <w:rsid w:val="0017491C"/>
    <w:rsid w:val="00174DBA"/>
    <w:rsid w:val="00174F2B"/>
    <w:rsid w:val="0017524D"/>
    <w:rsid w:val="00175429"/>
    <w:rsid w:val="00176027"/>
    <w:rsid w:val="00176105"/>
    <w:rsid w:val="0017639A"/>
    <w:rsid w:val="00180E72"/>
    <w:rsid w:val="00182114"/>
    <w:rsid w:val="0018213D"/>
    <w:rsid w:val="00182146"/>
    <w:rsid w:val="00182635"/>
    <w:rsid w:val="00182681"/>
    <w:rsid w:val="00183084"/>
    <w:rsid w:val="001833C6"/>
    <w:rsid w:val="0018376B"/>
    <w:rsid w:val="00183D86"/>
    <w:rsid w:val="001840D6"/>
    <w:rsid w:val="00184293"/>
    <w:rsid w:val="001843D8"/>
    <w:rsid w:val="0018478E"/>
    <w:rsid w:val="00184985"/>
    <w:rsid w:val="00184B0A"/>
    <w:rsid w:val="0018569B"/>
    <w:rsid w:val="00185CF8"/>
    <w:rsid w:val="001863A3"/>
    <w:rsid w:val="001867D1"/>
    <w:rsid w:val="00186F49"/>
    <w:rsid w:val="00187725"/>
    <w:rsid w:val="00187A39"/>
    <w:rsid w:val="0019015D"/>
    <w:rsid w:val="001903CC"/>
    <w:rsid w:val="001908B8"/>
    <w:rsid w:val="00190B7F"/>
    <w:rsid w:val="00191AD7"/>
    <w:rsid w:val="00192A3E"/>
    <w:rsid w:val="001936D8"/>
    <w:rsid w:val="00193860"/>
    <w:rsid w:val="0019447F"/>
    <w:rsid w:val="0019458C"/>
    <w:rsid w:val="00194E59"/>
    <w:rsid w:val="00194EE4"/>
    <w:rsid w:val="00195153"/>
    <w:rsid w:val="00195837"/>
    <w:rsid w:val="0019732C"/>
    <w:rsid w:val="00197782"/>
    <w:rsid w:val="001A0BD2"/>
    <w:rsid w:val="001A0CA3"/>
    <w:rsid w:val="001A11CB"/>
    <w:rsid w:val="001A149E"/>
    <w:rsid w:val="001A158A"/>
    <w:rsid w:val="001A1D84"/>
    <w:rsid w:val="001A2811"/>
    <w:rsid w:val="001A3AA0"/>
    <w:rsid w:val="001A3CD0"/>
    <w:rsid w:val="001A3F23"/>
    <w:rsid w:val="001A3FBD"/>
    <w:rsid w:val="001A4FB4"/>
    <w:rsid w:val="001A5367"/>
    <w:rsid w:val="001A56C7"/>
    <w:rsid w:val="001A57AD"/>
    <w:rsid w:val="001A7EAE"/>
    <w:rsid w:val="001B0A3E"/>
    <w:rsid w:val="001B0C8B"/>
    <w:rsid w:val="001B1057"/>
    <w:rsid w:val="001B2E3B"/>
    <w:rsid w:val="001B3BDD"/>
    <w:rsid w:val="001B40A9"/>
    <w:rsid w:val="001B5347"/>
    <w:rsid w:val="001B6185"/>
    <w:rsid w:val="001B70FD"/>
    <w:rsid w:val="001B754A"/>
    <w:rsid w:val="001B7CB8"/>
    <w:rsid w:val="001B7CF1"/>
    <w:rsid w:val="001B7D27"/>
    <w:rsid w:val="001C01F1"/>
    <w:rsid w:val="001C03D5"/>
    <w:rsid w:val="001C09EB"/>
    <w:rsid w:val="001C0D4D"/>
    <w:rsid w:val="001C16A5"/>
    <w:rsid w:val="001C2680"/>
    <w:rsid w:val="001C2EC9"/>
    <w:rsid w:val="001C32C4"/>
    <w:rsid w:val="001C33F2"/>
    <w:rsid w:val="001C355F"/>
    <w:rsid w:val="001C3665"/>
    <w:rsid w:val="001C4189"/>
    <w:rsid w:val="001C41D4"/>
    <w:rsid w:val="001C46F8"/>
    <w:rsid w:val="001C50BA"/>
    <w:rsid w:val="001C5B2E"/>
    <w:rsid w:val="001C5C67"/>
    <w:rsid w:val="001C66BB"/>
    <w:rsid w:val="001C6925"/>
    <w:rsid w:val="001C695E"/>
    <w:rsid w:val="001C6B9E"/>
    <w:rsid w:val="001C7770"/>
    <w:rsid w:val="001C7A09"/>
    <w:rsid w:val="001D1358"/>
    <w:rsid w:val="001D21A9"/>
    <w:rsid w:val="001D2B3F"/>
    <w:rsid w:val="001D379E"/>
    <w:rsid w:val="001D3C22"/>
    <w:rsid w:val="001D460C"/>
    <w:rsid w:val="001D4A75"/>
    <w:rsid w:val="001D4AA4"/>
    <w:rsid w:val="001D4CDA"/>
    <w:rsid w:val="001D53B9"/>
    <w:rsid w:val="001D59E8"/>
    <w:rsid w:val="001D6770"/>
    <w:rsid w:val="001E037E"/>
    <w:rsid w:val="001E097B"/>
    <w:rsid w:val="001E0A5A"/>
    <w:rsid w:val="001E1A36"/>
    <w:rsid w:val="001E1AF4"/>
    <w:rsid w:val="001E224E"/>
    <w:rsid w:val="001E233B"/>
    <w:rsid w:val="001E270F"/>
    <w:rsid w:val="001E38F5"/>
    <w:rsid w:val="001E3CB8"/>
    <w:rsid w:val="001E4000"/>
    <w:rsid w:val="001E4FB6"/>
    <w:rsid w:val="001E6F5D"/>
    <w:rsid w:val="001E740B"/>
    <w:rsid w:val="001E74B6"/>
    <w:rsid w:val="001E78F0"/>
    <w:rsid w:val="001E7D8C"/>
    <w:rsid w:val="001F1461"/>
    <w:rsid w:val="001F203E"/>
    <w:rsid w:val="001F2762"/>
    <w:rsid w:val="001F29AF"/>
    <w:rsid w:val="001F2BF5"/>
    <w:rsid w:val="001F3244"/>
    <w:rsid w:val="001F369B"/>
    <w:rsid w:val="001F3B2C"/>
    <w:rsid w:val="001F3BA2"/>
    <w:rsid w:val="001F42FC"/>
    <w:rsid w:val="001F45DD"/>
    <w:rsid w:val="001F4705"/>
    <w:rsid w:val="001F4892"/>
    <w:rsid w:val="001F4938"/>
    <w:rsid w:val="001F526F"/>
    <w:rsid w:val="001F57E6"/>
    <w:rsid w:val="001F5822"/>
    <w:rsid w:val="001F5DCF"/>
    <w:rsid w:val="001F6656"/>
    <w:rsid w:val="001F74A4"/>
    <w:rsid w:val="001F74E6"/>
    <w:rsid w:val="001F7D4F"/>
    <w:rsid w:val="00200247"/>
    <w:rsid w:val="002011C4"/>
    <w:rsid w:val="002020CB"/>
    <w:rsid w:val="00203144"/>
    <w:rsid w:val="00206490"/>
    <w:rsid w:val="002065F4"/>
    <w:rsid w:val="00207279"/>
    <w:rsid w:val="00207D02"/>
    <w:rsid w:val="002105B7"/>
    <w:rsid w:val="00210E1C"/>
    <w:rsid w:val="002119EF"/>
    <w:rsid w:val="00213499"/>
    <w:rsid w:val="00215E0A"/>
    <w:rsid w:val="002162C1"/>
    <w:rsid w:val="00216B3D"/>
    <w:rsid w:val="00217B0A"/>
    <w:rsid w:val="00220083"/>
    <w:rsid w:val="00220294"/>
    <w:rsid w:val="00220BAA"/>
    <w:rsid w:val="00221223"/>
    <w:rsid w:val="00222291"/>
    <w:rsid w:val="00223696"/>
    <w:rsid w:val="002254D6"/>
    <w:rsid w:val="00225699"/>
    <w:rsid w:val="0022655E"/>
    <w:rsid w:val="00226A85"/>
    <w:rsid w:val="00226D37"/>
    <w:rsid w:val="00226FBD"/>
    <w:rsid w:val="00227059"/>
    <w:rsid w:val="00227566"/>
    <w:rsid w:val="0022783F"/>
    <w:rsid w:val="002278DD"/>
    <w:rsid w:val="00227E54"/>
    <w:rsid w:val="0023096D"/>
    <w:rsid w:val="00230A10"/>
    <w:rsid w:val="002323E8"/>
    <w:rsid w:val="0023253E"/>
    <w:rsid w:val="002326CB"/>
    <w:rsid w:val="002328FD"/>
    <w:rsid w:val="00233437"/>
    <w:rsid w:val="00233599"/>
    <w:rsid w:val="002340A4"/>
    <w:rsid w:val="0023459A"/>
    <w:rsid w:val="0023460D"/>
    <w:rsid w:val="002353E4"/>
    <w:rsid w:val="002358B2"/>
    <w:rsid w:val="002362D1"/>
    <w:rsid w:val="00236439"/>
    <w:rsid w:val="00237620"/>
    <w:rsid w:val="0024047A"/>
    <w:rsid w:val="00240491"/>
    <w:rsid w:val="00240FB0"/>
    <w:rsid w:val="00241B86"/>
    <w:rsid w:val="00242832"/>
    <w:rsid w:val="0024362F"/>
    <w:rsid w:val="00243ED9"/>
    <w:rsid w:val="00244629"/>
    <w:rsid w:val="00244667"/>
    <w:rsid w:val="002447E1"/>
    <w:rsid w:val="00244E52"/>
    <w:rsid w:val="00244F9A"/>
    <w:rsid w:val="002456BA"/>
    <w:rsid w:val="00245CF5"/>
    <w:rsid w:val="00245FB4"/>
    <w:rsid w:val="002465AB"/>
    <w:rsid w:val="0024688C"/>
    <w:rsid w:val="00246F1E"/>
    <w:rsid w:val="00246F43"/>
    <w:rsid w:val="00247017"/>
    <w:rsid w:val="00247170"/>
    <w:rsid w:val="00247486"/>
    <w:rsid w:val="0025015B"/>
    <w:rsid w:val="0025042F"/>
    <w:rsid w:val="002512C8"/>
    <w:rsid w:val="00251A5A"/>
    <w:rsid w:val="00252908"/>
    <w:rsid w:val="002536EB"/>
    <w:rsid w:val="002544EB"/>
    <w:rsid w:val="00254D64"/>
    <w:rsid w:val="00255122"/>
    <w:rsid w:val="00255577"/>
    <w:rsid w:val="002558AF"/>
    <w:rsid w:val="002560E1"/>
    <w:rsid w:val="00257E47"/>
    <w:rsid w:val="0026063A"/>
    <w:rsid w:val="00260D4C"/>
    <w:rsid w:val="002611A2"/>
    <w:rsid w:val="00261326"/>
    <w:rsid w:val="002613CA"/>
    <w:rsid w:val="00261799"/>
    <w:rsid w:val="00261924"/>
    <w:rsid w:val="0026262F"/>
    <w:rsid w:val="00262C41"/>
    <w:rsid w:val="00262F6A"/>
    <w:rsid w:val="00263295"/>
    <w:rsid w:val="00263455"/>
    <w:rsid w:val="00263C88"/>
    <w:rsid w:val="00263D5E"/>
    <w:rsid w:val="002640A2"/>
    <w:rsid w:val="00264C7B"/>
    <w:rsid w:val="00266F34"/>
    <w:rsid w:val="00267547"/>
    <w:rsid w:val="002676C5"/>
    <w:rsid w:val="002720E9"/>
    <w:rsid w:val="002720F2"/>
    <w:rsid w:val="00272356"/>
    <w:rsid w:val="002723E6"/>
    <w:rsid w:val="002724DD"/>
    <w:rsid w:val="00273125"/>
    <w:rsid w:val="0027321B"/>
    <w:rsid w:val="002737E8"/>
    <w:rsid w:val="00274F31"/>
    <w:rsid w:val="00275765"/>
    <w:rsid w:val="002760B1"/>
    <w:rsid w:val="00277493"/>
    <w:rsid w:val="002801E0"/>
    <w:rsid w:val="00280923"/>
    <w:rsid w:val="00280E2F"/>
    <w:rsid w:val="00282AB8"/>
    <w:rsid w:val="00282EDB"/>
    <w:rsid w:val="00283494"/>
    <w:rsid w:val="00283579"/>
    <w:rsid w:val="002837AD"/>
    <w:rsid w:val="00283BFD"/>
    <w:rsid w:val="00283C01"/>
    <w:rsid w:val="002841AD"/>
    <w:rsid w:val="0028429B"/>
    <w:rsid w:val="002845CD"/>
    <w:rsid w:val="00284925"/>
    <w:rsid w:val="00284C70"/>
    <w:rsid w:val="00284FBA"/>
    <w:rsid w:val="0028577E"/>
    <w:rsid w:val="00285D01"/>
    <w:rsid w:val="00285DF7"/>
    <w:rsid w:val="00285F0E"/>
    <w:rsid w:val="00285F3E"/>
    <w:rsid w:val="00286DE2"/>
    <w:rsid w:val="00286EFA"/>
    <w:rsid w:val="00286FA4"/>
    <w:rsid w:val="0028748F"/>
    <w:rsid w:val="002878A0"/>
    <w:rsid w:val="00287BCD"/>
    <w:rsid w:val="00290089"/>
    <w:rsid w:val="00290DE0"/>
    <w:rsid w:val="00290E90"/>
    <w:rsid w:val="00291595"/>
    <w:rsid w:val="00291721"/>
    <w:rsid w:val="0029206F"/>
    <w:rsid w:val="00292975"/>
    <w:rsid w:val="00293BFA"/>
    <w:rsid w:val="002949DB"/>
    <w:rsid w:val="002949E4"/>
    <w:rsid w:val="00294BF9"/>
    <w:rsid w:val="00294CFF"/>
    <w:rsid w:val="00295C19"/>
    <w:rsid w:val="00296851"/>
    <w:rsid w:val="002A021E"/>
    <w:rsid w:val="002A1516"/>
    <w:rsid w:val="002A16CC"/>
    <w:rsid w:val="002A180A"/>
    <w:rsid w:val="002A2EA2"/>
    <w:rsid w:val="002A5598"/>
    <w:rsid w:val="002A5854"/>
    <w:rsid w:val="002A65D2"/>
    <w:rsid w:val="002A6A09"/>
    <w:rsid w:val="002A6CCD"/>
    <w:rsid w:val="002A71F7"/>
    <w:rsid w:val="002A734B"/>
    <w:rsid w:val="002B0645"/>
    <w:rsid w:val="002B07A2"/>
    <w:rsid w:val="002B18A3"/>
    <w:rsid w:val="002B1E8F"/>
    <w:rsid w:val="002B203E"/>
    <w:rsid w:val="002B2321"/>
    <w:rsid w:val="002B278D"/>
    <w:rsid w:val="002B29B9"/>
    <w:rsid w:val="002B381D"/>
    <w:rsid w:val="002B481A"/>
    <w:rsid w:val="002B4AF3"/>
    <w:rsid w:val="002B50D0"/>
    <w:rsid w:val="002B5842"/>
    <w:rsid w:val="002B5B61"/>
    <w:rsid w:val="002B6ECD"/>
    <w:rsid w:val="002B7B06"/>
    <w:rsid w:val="002B7E86"/>
    <w:rsid w:val="002C0611"/>
    <w:rsid w:val="002C14A0"/>
    <w:rsid w:val="002C1890"/>
    <w:rsid w:val="002C1F0B"/>
    <w:rsid w:val="002C1FEE"/>
    <w:rsid w:val="002C275F"/>
    <w:rsid w:val="002C3A93"/>
    <w:rsid w:val="002C3FC8"/>
    <w:rsid w:val="002C4337"/>
    <w:rsid w:val="002C4A71"/>
    <w:rsid w:val="002C4BBA"/>
    <w:rsid w:val="002C583E"/>
    <w:rsid w:val="002C5CCD"/>
    <w:rsid w:val="002D0435"/>
    <w:rsid w:val="002D0FA8"/>
    <w:rsid w:val="002D10A6"/>
    <w:rsid w:val="002D19ED"/>
    <w:rsid w:val="002D251C"/>
    <w:rsid w:val="002D2A8E"/>
    <w:rsid w:val="002D2BEA"/>
    <w:rsid w:val="002D3310"/>
    <w:rsid w:val="002D356D"/>
    <w:rsid w:val="002D37BC"/>
    <w:rsid w:val="002D4935"/>
    <w:rsid w:val="002D4F50"/>
    <w:rsid w:val="002D5937"/>
    <w:rsid w:val="002D6334"/>
    <w:rsid w:val="002D6613"/>
    <w:rsid w:val="002D6BEA"/>
    <w:rsid w:val="002D722C"/>
    <w:rsid w:val="002D7467"/>
    <w:rsid w:val="002D7AC2"/>
    <w:rsid w:val="002D7B49"/>
    <w:rsid w:val="002D7DC6"/>
    <w:rsid w:val="002E06AC"/>
    <w:rsid w:val="002E1992"/>
    <w:rsid w:val="002E1A3C"/>
    <w:rsid w:val="002E1B8F"/>
    <w:rsid w:val="002E2379"/>
    <w:rsid w:val="002E270B"/>
    <w:rsid w:val="002E392B"/>
    <w:rsid w:val="002E3E59"/>
    <w:rsid w:val="002E51D8"/>
    <w:rsid w:val="002E56C8"/>
    <w:rsid w:val="002E56FE"/>
    <w:rsid w:val="002E5719"/>
    <w:rsid w:val="002E5734"/>
    <w:rsid w:val="002E5F68"/>
    <w:rsid w:val="002E62D0"/>
    <w:rsid w:val="002E6404"/>
    <w:rsid w:val="002E6C09"/>
    <w:rsid w:val="002E6C18"/>
    <w:rsid w:val="002E7307"/>
    <w:rsid w:val="002E7B21"/>
    <w:rsid w:val="002E7C58"/>
    <w:rsid w:val="002F1039"/>
    <w:rsid w:val="002F175B"/>
    <w:rsid w:val="002F3361"/>
    <w:rsid w:val="002F395C"/>
    <w:rsid w:val="002F48F7"/>
    <w:rsid w:val="002F4F01"/>
    <w:rsid w:val="002F50C5"/>
    <w:rsid w:val="002F5787"/>
    <w:rsid w:val="002F5BC9"/>
    <w:rsid w:val="002F6FF9"/>
    <w:rsid w:val="002F71DF"/>
    <w:rsid w:val="00300413"/>
    <w:rsid w:val="003004A3"/>
    <w:rsid w:val="0030126A"/>
    <w:rsid w:val="00301D54"/>
    <w:rsid w:val="003029E4"/>
    <w:rsid w:val="00303BD6"/>
    <w:rsid w:val="00304CC4"/>
    <w:rsid w:val="00304ED7"/>
    <w:rsid w:val="0030529E"/>
    <w:rsid w:val="00305ABE"/>
    <w:rsid w:val="00306C50"/>
    <w:rsid w:val="00306FBE"/>
    <w:rsid w:val="00311385"/>
    <w:rsid w:val="0031139F"/>
    <w:rsid w:val="00311CF3"/>
    <w:rsid w:val="0031291F"/>
    <w:rsid w:val="0031382B"/>
    <w:rsid w:val="00313BDC"/>
    <w:rsid w:val="0031473C"/>
    <w:rsid w:val="00315AA8"/>
    <w:rsid w:val="00315C7D"/>
    <w:rsid w:val="00316721"/>
    <w:rsid w:val="003170A0"/>
    <w:rsid w:val="003170B7"/>
    <w:rsid w:val="003172EA"/>
    <w:rsid w:val="0031747D"/>
    <w:rsid w:val="003174E6"/>
    <w:rsid w:val="00317AFE"/>
    <w:rsid w:val="00317B04"/>
    <w:rsid w:val="00317F0C"/>
    <w:rsid w:val="00320623"/>
    <w:rsid w:val="00321814"/>
    <w:rsid w:val="00321C81"/>
    <w:rsid w:val="00321D6E"/>
    <w:rsid w:val="003220A6"/>
    <w:rsid w:val="0032254F"/>
    <w:rsid w:val="0032377F"/>
    <w:rsid w:val="00323EA9"/>
    <w:rsid w:val="003242A1"/>
    <w:rsid w:val="00324909"/>
    <w:rsid w:val="0032595C"/>
    <w:rsid w:val="00325F07"/>
    <w:rsid w:val="00326277"/>
    <w:rsid w:val="003266F5"/>
    <w:rsid w:val="003273F8"/>
    <w:rsid w:val="00327A4D"/>
    <w:rsid w:val="003303C7"/>
    <w:rsid w:val="00330B7B"/>
    <w:rsid w:val="00330CC4"/>
    <w:rsid w:val="00330E3B"/>
    <w:rsid w:val="0033192B"/>
    <w:rsid w:val="00331D06"/>
    <w:rsid w:val="00331F49"/>
    <w:rsid w:val="00333ABE"/>
    <w:rsid w:val="0033410E"/>
    <w:rsid w:val="00334EE6"/>
    <w:rsid w:val="00335273"/>
    <w:rsid w:val="0033540A"/>
    <w:rsid w:val="003358F7"/>
    <w:rsid w:val="0033629B"/>
    <w:rsid w:val="00336A6C"/>
    <w:rsid w:val="00337A5E"/>
    <w:rsid w:val="003401DB"/>
    <w:rsid w:val="00341463"/>
    <w:rsid w:val="003416DD"/>
    <w:rsid w:val="003434AB"/>
    <w:rsid w:val="0034355D"/>
    <w:rsid w:val="00343695"/>
    <w:rsid w:val="00344D6C"/>
    <w:rsid w:val="0034565C"/>
    <w:rsid w:val="00345CA0"/>
    <w:rsid w:val="00346B3C"/>
    <w:rsid w:val="00347276"/>
    <w:rsid w:val="0034747F"/>
    <w:rsid w:val="003478EC"/>
    <w:rsid w:val="0035006C"/>
    <w:rsid w:val="003502A7"/>
    <w:rsid w:val="00351078"/>
    <w:rsid w:val="0035304A"/>
    <w:rsid w:val="00354095"/>
    <w:rsid w:val="00354368"/>
    <w:rsid w:val="00354595"/>
    <w:rsid w:val="0035479B"/>
    <w:rsid w:val="00354C61"/>
    <w:rsid w:val="003556B0"/>
    <w:rsid w:val="00356429"/>
    <w:rsid w:val="003575E6"/>
    <w:rsid w:val="003575F7"/>
    <w:rsid w:val="00357E7F"/>
    <w:rsid w:val="00360B5B"/>
    <w:rsid w:val="00361AF5"/>
    <w:rsid w:val="00362730"/>
    <w:rsid w:val="00363538"/>
    <w:rsid w:val="00363FF1"/>
    <w:rsid w:val="00364C5B"/>
    <w:rsid w:val="00364EEC"/>
    <w:rsid w:val="00365778"/>
    <w:rsid w:val="0036586B"/>
    <w:rsid w:val="003663AB"/>
    <w:rsid w:val="00366401"/>
    <w:rsid w:val="00366C76"/>
    <w:rsid w:val="00367581"/>
    <w:rsid w:val="00367E91"/>
    <w:rsid w:val="003726C8"/>
    <w:rsid w:val="00372F1E"/>
    <w:rsid w:val="0037318E"/>
    <w:rsid w:val="0037351A"/>
    <w:rsid w:val="00373AFA"/>
    <w:rsid w:val="003754B9"/>
    <w:rsid w:val="003765E3"/>
    <w:rsid w:val="00376B3D"/>
    <w:rsid w:val="00377595"/>
    <w:rsid w:val="00380466"/>
    <w:rsid w:val="0038122D"/>
    <w:rsid w:val="003815F0"/>
    <w:rsid w:val="00382195"/>
    <w:rsid w:val="0038246A"/>
    <w:rsid w:val="0038249F"/>
    <w:rsid w:val="00382ACE"/>
    <w:rsid w:val="00382EE6"/>
    <w:rsid w:val="0038396D"/>
    <w:rsid w:val="00385709"/>
    <w:rsid w:val="00385732"/>
    <w:rsid w:val="00386DCE"/>
    <w:rsid w:val="003875CE"/>
    <w:rsid w:val="003918A3"/>
    <w:rsid w:val="0039238D"/>
    <w:rsid w:val="00392691"/>
    <w:rsid w:val="003926D1"/>
    <w:rsid w:val="00392932"/>
    <w:rsid w:val="00392BB3"/>
    <w:rsid w:val="00392F7D"/>
    <w:rsid w:val="003933BB"/>
    <w:rsid w:val="00394B28"/>
    <w:rsid w:val="003952BE"/>
    <w:rsid w:val="003966FB"/>
    <w:rsid w:val="003968D8"/>
    <w:rsid w:val="00396C83"/>
    <w:rsid w:val="0039735F"/>
    <w:rsid w:val="003974EA"/>
    <w:rsid w:val="003979BF"/>
    <w:rsid w:val="00397D2D"/>
    <w:rsid w:val="003A0439"/>
    <w:rsid w:val="003A063B"/>
    <w:rsid w:val="003A083A"/>
    <w:rsid w:val="003A22F8"/>
    <w:rsid w:val="003A2FD5"/>
    <w:rsid w:val="003A338D"/>
    <w:rsid w:val="003A3520"/>
    <w:rsid w:val="003A390A"/>
    <w:rsid w:val="003A3C23"/>
    <w:rsid w:val="003A4181"/>
    <w:rsid w:val="003A5F79"/>
    <w:rsid w:val="003A7BDC"/>
    <w:rsid w:val="003B0334"/>
    <w:rsid w:val="003B060A"/>
    <w:rsid w:val="003B0731"/>
    <w:rsid w:val="003B0828"/>
    <w:rsid w:val="003B0C45"/>
    <w:rsid w:val="003B0DD3"/>
    <w:rsid w:val="003B1344"/>
    <w:rsid w:val="003B1B95"/>
    <w:rsid w:val="003B27A9"/>
    <w:rsid w:val="003B369A"/>
    <w:rsid w:val="003B394D"/>
    <w:rsid w:val="003B43DB"/>
    <w:rsid w:val="003B459B"/>
    <w:rsid w:val="003B5402"/>
    <w:rsid w:val="003B700F"/>
    <w:rsid w:val="003B72C0"/>
    <w:rsid w:val="003B7819"/>
    <w:rsid w:val="003C033A"/>
    <w:rsid w:val="003C1388"/>
    <w:rsid w:val="003C1CE9"/>
    <w:rsid w:val="003C1D47"/>
    <w:rsid w:val="003C1E50"/>
    <w:rsid w:val="003C2204"/>
    <w:rsid w:val="003C29A6"/>
    <w:rsid w:val="003C3EB0"/>
    <w:rsid w:val="003C4501"/>
    <w:rsid w:val="003C47C1"/>
    <w:rsid w:val="003C4882"/>
    <w:rsid w:val="003C49F6"/>
    <w:rsid w:val="003C5390"/>
    <w:rsid w:val="003C58E1"/>
    <w:rsid w:val="003C5C5C"/>
    <w:rsid w:val="003C5E79"/>
    <w:rsid w:val="003C64B5"/>
    <w:rsid w:val="003C6A5B"/>
    <w:rsid w:val="003C75BB"/>
    <w:rsid w:val="003D193D"/>
    <w:rsid w:val="003D1B12"/>
    <w:rsid w:val="003D215F"/>
    <w:rsid w:val="003D3742"/>
    <w:rsid w:val="003D4C20"/>
    <w:rsid w:val="003D5B1D"/>
    <w:rsid w:val="003D6B02"/>
    <w:rsid w:val="003D6BA2"/>
    <w:rsid w:val="003D6C46"/>
    <w:rsid w:val="003D7550"/>
    <w:rsid w:val="003D7E13"/>
    <w:rsid w:val="003E00CD"/>
    <w:rsid w:val="003E0F75"/>
    <w:rsid w:val="003E1E36"/>
    <w:rsid w:val="003E24BD"/>
    <w:rsid w:val="003E2F8B"/>
    <w:rsid w:val="003E310F"/>
    <w:rsid w:val="003E3157"/>
    <w:rsid w:val="003E3480"/>
    <w:rsid w:val="003E4CC8"/>
    <w:rsid w:val="003E4FD9"/>
    <w:rsid w:val="003E5B73"/>
    <w:rsid w:val="003E5FD1"/>
    <w:rsid w:val="003E60C1"/>
    <w:rsid w:val="003E6595"/>
    <w:rsid w:val="003F0156"/>
    <w:rsid w:val="003F028B"/>
    <w:rsid w:val="003F0BD3"/>
    <w:rsid w:val="003F0F9A"/>
    <w:rsid w:val="003F158C"/>
    <w:rsid w:val="003F1846"/>
    <w:rsid w:val="003F18E8"/>
    <w:rsid w:val="003F28B3"/>
    <w:rsid w:val="003F3D5A"/>
    <w:rsid w:val="003F4414"/>
    <w:rsid w:val="003F4FEC"/>
    <w:rsid w:val="003F5133"/>
    <w:rsid w:val="003F5EF7"/>
    <w:rsid w:val="003F61FB"/>
    <w:rsid w:val="003F6443"/>
    <w:rsid w:val="004000AD"/>
    <w:rsid w:val="004005C4"/>
    <w:rsid w:val="00400F27"/>
    <w:rsid w:val="0040269F"/>
    <w:rsid w:val="0040347A"/>
    <w:rsid w:val="00404252"/>
    <w:rsid w:val="0040482A"/>
    <w:rsid w:val="004049F6"/>
    <w:rsid w:val="0040614C"/>
    <w:rsid w:val="0040655E"/>
    <w:rsid w:val="00406568"/>
    <w:rsid w:val="004067DF"/>
    <w:rsid w:val="00407F44"/>
    <w:rsid w:val="0041059C"/>
    <w:rsid w:val="00410641"/>
    <w:rsid w:val="004111D0"/>
    <w:rsid w:val="0041128D"/>
    <w:rsid w:val="00411460"/>
    <w:rsid w:val="00411BEC"/>
    <w:rsid w:val="00411D3A"/>
    <w:rsid w:val="00412779"/>
    <w:rsid w:val="004127F8"/>
    <w:rsid w:val="00412FB9"/>
    <w:rsid w:val="004134EF"/>
    <w:rsid w:val="004143ED"/>
    <w:rsid w:val="004149AD"/>
    <w:rsid w:val="00415609"/>
    <w:rsid w:val="00415A81"/>
    <w:rsid w:val="00415B2E"/>
    <w:rsid w:val="00415EDF"/>
    <w:rsid w:val="00416263"/>
    <w:rsid w:val="00416BA2"/>
    <w:rsid w:val="00417E97"/>
    <w:rsid w:val="00417EF1"/>
    <w:rsid w:val="00420C6B"/>
    <w:rsid w:val="004218A4"/>
    <w:rsid w:val="00421D5A"/>
    <w:rsid w:val="00422BB3"/>
    <w:rsid w:val="00422C9D"/>
    <w:rsid w:val="004239A0"/>
    <w:rsid w:val="00423B29"/>
    <w:rsid w:val="0042426A"/>
    <w:rsid w:val="004244B1"/>
    <w:rsid w:val="00424B13"/>
    <w:rsid w:val="00425311"/>
    <w:rsid w:val="00425993"/>
    <w:rsid w:val="0042622C"/>
    <w:rsid w:val="004269C7"/>
    <w:rsid w:val="00426C16"/>
    <w:rsid w:val="00426DEA"/>
    <w:rsid w:val="00427432"/>
    <w:rsid w:val="00427676"/>
    <w:rsid w:val="004302AC"/>
    <w:rsid w:val="00430EE5"/>
    <w:rsid w:val="00431CEA"/>
    <w:rsid w:val="00431D08"/>
    <w:rsid w:val="004329A9"/>
    <w:rsid w:val="00432A6B"/>
    <w:rsid w:val="00432B34"/>
    <w:rsid w:val="004332F1"/>
    <w:rsid w:val="00433732"/>
    <w:rsid w:val="004338CD"/>
    <w:rsid w:val="00433FE4"/>
    <w:rsid w:val="00434C34"/>
    <w:rsid w:val="00434C44"/>
    <w:rsid w:val="00434C6A"/>
    <w:rsid w:val="0043609C"/>
    <w:rsid w:val="004369F5"/>
    <w:rsid w:val="00436B20"/>
    <w:rsid w:val="00436C56"/>
    <w:rsid w:val="0043732D"/>
    <w:rsid w:val="004374EF"/>
    <w:rsid w:val="00437566"/>
    <w:rsid w:val="004411C1"/>
    <w:rsid w:val="00441DB4"/>
    <w:rsid w:val="004436D7"/>
    <w:rsid w:val="00443BD9"/>
    <w:rsid w:val="004441B8"/>
    <w:rsid w:val="00444468"/>
    <w:rsid w:val="00444C8F"/>
    <w:rsid w:val="00446009"/>
    <w:rsid w:val="00446584"/>
    <w:rsid w:val="00446D40"/>
    <w:rsid w:val="004474CC"/>
    <w:rsid w:val="00447785"/>
    <w:rsid w:val="00447F02"/>
    <w:rsid w:val="00447FA4"/>
    <w:rsid w:val="00450775"/>
    <w:rsid w:val="00450E5D"/>
    <w:rsid w:val="0045109B"/>
    <w:rsid w:val="0045123A"/>
    <w:rsid w:val="00452135"/>
    <w:rsid w:val="004524FC"/>
    <w:rsid w:val="00452723"/>
    <w:rsid w:val="0045286A"/>
    <w:rsid w:val="00452942"/>
    <w:rsid w:val="004537F5"/>
    <w:rsid w:val="00453A95"/>
    <w:rsid w:val="00454623"/>
    <w:rsid w:val="00454DDA"/>
    <w:rsid w:val="00454E56"/>
    <w:rsid w:val="004558AC"/>
    <w:rsid w:val="00455D37"/>
    <w:rsid w:val="00456512"/>
    <w:rsid w:val="004575E4"/>
    <w:rsid w:val="00457764"/>
    <w:rsid w:val="0045796A"/>
    <w:rsid w:val="004606A4"/>
    <w:rsid w:val="00462A47"/>
    <w:rsid w:val="0046384A"/>
    <w:rsid w:val="00464004"/>
    <w:rsid w:val="0046457A"/>
    <w:rsid w:val="00465BB3"/>
    <w:rsid w:val="00465D37"/>
    <w:rsid w:val="00465F55"/>
    <w:rsid w:val="0046764A"/>
    <w:rsid w:val="0046770F"/>
    <w:rsid w:val="00467D08"/>
    <w:rsid w:val="004701A5"/>
    <w:rsid w:val="004707C4"/>
    <w:rsid w:val="00470A5E"/>
    <w:rsid w:val="00470EA6"/>
    <w:rsid w:val="00471393"/>
    <w:rsid w:val="00471689"/>
    <w:rsid w:val="00471E9F"/>
    <w:rsid w:val="00472399"/>
    <w:rsid w:val="00472DA8"/>
    <w:rsid w:val="00472E30"/>
    <w:rsid w:val="00473202"/>
    <w:rsid w:val="00473643"/>
    <w:rsid w:val="00473DDC"/>
    <w:rsid w:val="00473EAF"/>
    <w:rsid w:val="00473EEA"/>
    <w:rsid w:val="00474798"/>
    <w:rsid w:val="00474C0E"/>
    <w:rsid w:val="004759F6"/>
    <w:rsid w:val="00476724"/>
    <w:rsid w:val="00476B96"/>
    <w:rsid w:val="00476E89"/>
    <w:rsid w:val="00477027"/>
    <w:rsid w:val="00477C8B"/>
    <w:rsid w:val="0048011B"/>
    <w:rsid w:val="00480376"/>
    <w:rsid w:val="00481AB5"/>
    <w:rsid w:val="00481C19"/>
    <w:rsid w:val="00482275"/>
    <w:rsid w:val="0048395F"/>
    <w:rsid w:val="00484402"/>
    <w:rsid w:val="00485477"/>
    <w:rsid w:val="0048761D"/>
    <w:rsid w:val="004907C7"/>
    <w:rsid w:val="0049112C"/>
    <w:rsid w:val="0049135E"/>
    <w:rsid w:val="00492225"/>
    <w:rsid w:val="004924E7"/>
    <w:rsid w:val="00493384"/>
    <w:rsid w:val="00493964"/>
    <w:rsid w:val="004947EA"/>
    <w:rsid w:val="00494F3D"/>
    <w:rsid w:val="004957AB"/>
    <w:rsid w:val="00495F00"/>
    <w:rsid w:val="004962C3"/>
    <w:rsid w:val="0049649C"/>
    <w:rsid w:val="004A1467"/>
    <w:rsid w:val="004A1961"/>
    <w:rsid w:val="004A1B78"/>
    <w:rsid w:val="004A22E5"/>
    <w:rsid w:val="004A2343"/>
    <w:rsid w:val="004A2F99"/>
    <w:rsid w:val="004A340A"/>
    <w:rsid w:val="004A3E0D"/>
    <w:rsid w:val="004A45CA"/>
    <w:rsid w:val="004A49E5"/>
    <w:rsid w:val="004A4C6F"/>
    <w:rsid w:val="004A549C"/>
    <w:rsid w:val="004A6CB0"/>
    <w:rsid w:val="004A712D"/>
    <w:rsid w:val="004A725C"/>
    <w:rsid w:val="004A749A"/>
    <w:rsid w:val="004A7F14"/>
    <w:rsid w:val="004B0E31"/>
    <w:rsid w:val="004B104C"/>
    <w:rsid w:val="004B12CF"/>
    <w:rsid w:val="004B30DC"/>
    <w:rsid w:val="004B3365"/>
    <w:rsid w:val="004B4249"/>
    <w:rsid w:val="004B543E"/>
    <w:rsid w:val="004B5794"/>
    <w:rsid w:val="004B6AB4"/>
    <w:rsid w:val="004B6CE7"/>
    <w:rsid w:val="004B75F2"/>
    <w:rsid w:val="004C0F2D"/>
    <w:rsid w:val="004C274F"/>
    <w:rsid w:val="004C32F1"/>
    <w:rsid w:val="004C3404"/>
    <w:rsid w:val="004C389D"/>
    <w:rsid w:val="004C4E0A"/>
    <w:rsid w:val="004C51B9"/>
    <w:rsid w:val="004C63B4"/>
    <w:rsid w:val="004C6D03"/>
    <w:rsid w:val="004C7126"/>
    <w:rsid w:val="004C7354"/>
    <w:rsid w:val="004C74C7"/>
    <w:rsid w:val="004D0180"/>
    <w:rsid w:val="004D0596"/>
    <w:rsid w:val="004D0637"/>
    <w:rsid w:val="004D069C"/>
    <w:rsid w:val="004D0A6D"/>
    <w:rsid w:val="004D0C5A"/>
    <w:rsid w:val="004D0D78"/>
    <w:rsid w:val="004D12E7"/>
    <w:rsid w:val="004D1873"/>
    <w:rsid w:val="004D1F80"/>
    <w:rsid w:val="004D2BA1"/>
    <w:rsid w:val="004D32D9"/>
    <w:rsid w:val="004D3C82"/>
    <w:rsid w:val="004D3EB4"/>
    <w:rsid w:val="004D4315"/>
    <w:rsid w:val="004D4D6C"/>
    <w:rsid w:val="004D50D0"/>
    <w:rsid w:val="004D511E"/>
    <w:rsid w:val="004D51B2"/>
    <w:rsid w:val="004D5B4F"/>
    <w:rsid w:val="004D5C5D"/>
    <w:rsid w:val="004D5CF0"/>
    <w:rsid w:val="004D6A52"/>
    <w:rsid w:val="004D6B40"/>
    <w:rsid w:val="004D7357"/>
    <w:rsid w:val="004D78ED"/>
    <w:rsid w:val="004D7E3C"/>
    <w:rsid w:val="004E025E"/>
    <w:rsid w:val="004E0C92"/>
    <w:rsid w:val="004E2286"/>
    <w:rsid w:val="004E27F2"/>
    <w:rsid w:val="004E2C7F"/>
    <w:rsid w:val="004E34D1"/>
    <w:rsid w:val="004E3699"/>
    <w:rsid w:val="004E3812"/>
    <w:rsid w:val="004E3F7C"/>
    <w:rsid w:val="004E506D"/>
    <w:rsid w:val="004E5D82"/>
    <w:rsid w:val="004E62DA"/>
    <w:rsid w:val="004E632F"/>
    <w:rsid w:val="004E6B2A"/>
    <w:rsid w:val="004E6CA2"/>
    <w:rsid w:val="004E7A11"/>
    <w:rsid w:val="004E7C2F"/>
    <w:rsid w:val="004F0CA1"/>
    <w:rsid w:val="004F15A0"/>
    <w:rsid w:val="004F18D7"/>
    <w:rsid w:val="004F1F7B"/>
    <w:rsid w:val="004F2434"/>
    <w:rsid w:val="004F28B5"/>
    <w:rsid w:val="004F2D47"/>
    <w:rsid w:val="004F4595"/>
    <w:rsid w:val="004F4750"/>
    <w:rsid w:val="004F5092"/>
    <w:rsid w:val="004F53EE"/>
    <w:rsid w:val="004F6423"/>
    <w:rsid w:val="004F6A3A"/>
    <w:rsid w:val="004F6CD9"/>
    <w:rsid w:val="005001E0"/>
    <w:rsid w:val="00500CC1"/>
    <w:rsid w:val="00501689"/>
    <w:rsid w:val="00501B2B"/>
    <w:rsid w:val="00502DEA"/>
    <w:rsid w:val="00503BF1"/>
    <w:rsid w:val="00504178"/>
    <w:rsid w:val="00504251"/>
    <w:rsid w:val="0050461E"/>
    <w:rsid w:val="00504E33"/>
    <w:rsid w:val="005057AD"/>
    <w:rsid w:val="00505F11"/>
    <w:rsid w:val="0050662A"/>
    <w:rsid w:val="00506E91"/>
    <w:rsid w:val="00506FCE"/>
    <w:rsid w:val="0051009B"/>
    <w:rsid w:val="00510270"/>
    <w:rsid w:val="005106C0"/>
    <w:rsid w:val="005112C9"/>
    <w:rsid w:val="00511445"/>
    <w:rsid w:val="00512129"/>
    <w:rsid w:val="005124A8"/>
    <w:rsid w:val="005125E7"/>
    <w:rsid w:val="0051284A"/>
    <w:rsid w:val="00512E43"/>
    <w:rsid w:val="005136D0"/>
    <w:rsid w:val="00513E56"/>
    <w:rsid w:val="00513E8D"/>
    <w:rsid w:val="00513EBA"/>
    <w:rsid w:val="00514646"/>
    <w:rsid w:val="005150DA"/>
    <w:rsid w:val="00515815"/>
    <w:rsid w:val="00515CC6"/>
    <w:rsid w:val="00516BB2"/>
    <w:rsid w:val="0051753A"/>
    <w:rsid w:val="00517F26"/>
    <w:rsid w:val="005208E2"/>
    <w:rsid w:val="00520B88"/>
    <w:rsid w:val="00521056"/>
    <w:rsid w:val="00521970"/>
    <w:rsid w:val="00522300"/>
    <w:rsid w:val="00522A5E"/>
    <w:rsid w:val="005236DD"/>
    <w:rsid w:val="005238F0"/>
    <w:rsid w:val="00523B0F"/>
    <w:rsid w:val="00523CC8"/>
    <w:rsid w:val="00524190"/>
    <w:rsid w:val="0052445C"/>
    <w:rsid w:val="00524517"/>
    <w:rsid w:val="0052461F"/>
    <w:rsid w:val="0052574B"/>
    <w:rsid w:val="005265D6"/>
    <w:rsid w:val="005265DB"/>
    <w:rsid w:val="00526FC2"/>
    <w:rsid w:val="00527714"/>
    <w:rsid w:val="005307A2"/>
    <w:rsid w:val="005309A1"/>
    <w:rsid w:val="00530C8E"/>
    <w:rsid w:val="005315A1"/>
    <w:rsid w:val="0053187E"/>
    <w:rsid w:val="00531CAE"/>
    <w:rsid w:val="005321B1"/>
    <w:rsid w:val="005325E3"/>
    <w:rsid w:val="00533198"/>
    <w:rsid w:val="00533692"/>
    <w:rsid w:val="0053523E"/>
    <w:rsid w:val="005372C7"/>
    <w:rsid w:val="0053797B"/>
    <w:rsid w:val="00540A29"/>
    <w:rsid w:val="00540FD4"/>
    <w:rsid w:val="00541922"/>
    <w:rsid w:val="00541D71"/>
    <w:rsid w:val="005420FD"/>
    <w:rsid w:val="005421BE"/>
    <w:rsid w:val="005424D4"/>
    <w:rsid w:val="00542944"/>
    <w:rsid w:val="005429E7"/>
    <w:rsid w:val="00542A77"/>
    <w:rsid w:val="005465C8"/>
    <w:rsid w:val="005468A8"/>
    <w:rsid w:val="00546B11"/>
    <w:rsid w:val="00547321"/>
    <w:rsid w:val="00547EDF"/>
    <w:rsid w:val="005502D9"/>
    <w:rsid w:val="005518F9"/>
    <w:rsid w:val="005524EC"/>
    <w:rsid w:val="005527E8"/>
    <w:rsid w:val="00552A0A"/>
    <w:rsid w:val="00553066"/>
    <w:rsid w:val="005536E6"/>
    <w:rsid w:val="00553E9F"/>
    <w:rsid w:val="00554ABC"/>
    <w:rsid w:val="00555FF1"/>
    <w:rsid w:val="0055602A"/>
    <w:rsid w:val="005565BE"/>
    <w:rsid w:val="005566AD"/>
    <w:rsid w:val="00556C5C"/>
    <w:rsid w:val="00557740"/>
    <w:rsid w:val="0056038D"/>
    <w:rsid w:val="005616D3"/>
    <w:rsid w:val="0056198B"/>
    <w:rsid w:val="00561A29"/>
    <w:rsid w:val="005620FF"/>
    <w:rsid w:val="00563B1F"/>
    <w:rsid w:val="0056466A"/>
    <w:rsid w:val="005646BE"/>
    <w:rsid w:val="00564BB9"/>
    <w:rsid w:val="005658C5"/>
    <w:rsid w:val="005661CD"/>
    <w:rsid w:val="005663F9"/>
    <w:rsid w:val="00566409"/>
    <w:rsid w:val="00567539"/>
    <w:rsid w:val="00570538"/>
    <w:rsid w:val="0057067F"/>
    <w:rsid w:val="00570982"/>
    <w:rsid w:val="005709BD"/>
    <w:rsid w:val="00570BBB"/>
    <w:rsid w:val="0057152A"/>
    <w:rsid w:val="005718D3"/>
    <w:rsid w:val="0057225C"/>
    <w:rsid w:val="005723ED"/>
    <w:rsid w:val="00572B42"/>
    <w:rsid w:val="005731FE"/>
    <w:rsid w:val="00573517"/>
    <w:rsid w:val="0057448D"/>
    <w:rsid w:val="00574643"/>
    <w:rsid w:val="00575AAC"/>
    <w:rsid w:val="00575B54"/>
    <w:rsid w:val="00575FDA"/>
    <w:rsid w:val="005762E4"/>
    <w:rsid w:val="0057737E"/>
    <w:rsid w:val="00580D5F"/>
    <w:rsid w:val="00581274"/>
    <w:rsid w:val="00581523"/>
    <w:rsid w:val="005817FE"/>
    <w:rsid w:val="00582C32"/>
    <w:rsid w:val="00584297"/>
    <w:rsid w:val="00584DD4"/>
    <w:rsid w:val="005853C4"/>
    <w:rsid w:val="00585657"/>
    <w:rsid w:val="005856E3"/>
    <w:rsid w:val="0058589D"/>
    <w:rsid w:val="00586816"/>
    <w:rsid w:val="00586E2D"/>
    <w:rsid w:val="00587BA6"/>
    <w:rsid w:val="00590002"/>
    <w:rsid w:val="0059072A"/>
    <w:rsid w:val="005915E2"/>
    <w:rsid w:val="00592816"/>
    <w:rsid w:val="0059383A"/>
    <w:rsid w:val="00594D7F"/>
    <w:rsid w:val="0059699E"/>
    <w:rsid w:val="00596C0C"/>
    <w:rsid w:val="00596CE6"/>
    <w:rsid w:val="00596D48"/>
    <w:rsid w:val="00597062"/>
    <w:rsid w:val="0059737E"/>
    <w:rsid w:val="005A067A"/>
    <w:rsid w:val="005A0923"/>
    <w:rsid w:val="005A16BB"/>
    <w:rsid w:val="005A26F5"/>
    <w:rsid w:val="005A29F8"/>
    <w:rsid w:val="005A2F60"/>
    <w:rsid w:val="005A3708"/>
    <w:rsid w:val="005A4174"/>
    <w:rsid w:val="005A431D"/>
    <w:rsid w:val="005A549D"/>
    <w:rsid w:val="005A570D"/>
    <w:rsid w:val="005A7753"/>
    <w:rsid w:val="005A7846"/>
    <w:rsid w:val="005A7FD3"/>
    <w:rsid w:val="005B18E8"/>
    <w:rsid w:val="005B4924"/>
    <w:rsid w:val="005B5495"/>
    <w:rsid w:val="005B5CCA"/>
    <w:rsid w:val="005B6044"/>
    <w:rsid w:val="005B6630"/>
    <w:rsid w:val="005B67AC"/>
    <w:rsid w:val="005B67B5"/>
    <w:rsid w:val="005B6C61"/>
    <w:rsid w:val="005B7811"/>
    <w:rsid w:val="005B7A97"/>
    <w:rsid w:val="005C06F2"/>
    <w:rsid w:val="005C0E23"/>
    <w:rsid w:val="005C0E52"/>
    <w:rsid w:val="005C10D3"/>
    <w:rsid w:val="005C11C1"/>
    <w:rsid w:val="005C1D08"/>
    <w:rsid w:val="005C2A30"/>
    <w:rsid w:val="005C3AE1"/>
    <w:rsid w:val="005C50F9"/>
    <w:rsid w:val="005C55AB"/>
    <w:rsid w:val="005C5753"/>
    <w:rsid w:val="005C5B10"/>
    <w:rsid w:val="005C6903"/>
    <w:rsid w:val="005C6C9C"/>
    <w:rsid w:val="005C7494"/>
    <w:rsid w:val="005D1285"/>
    <w:rsid w:val="005D1386"/>
    <w:rsid w:val="005D426B"/>
    <w:rsid w:val="005D5196"/>
    <w:rsid w:val="005D51F1"/>
    <w:rsid w:val="005D5597"/>
    <w:rsid w:val="005D5845"/>
    <w:rsid w:val="005D5953"/>
    <w:rsid w:val="005D6ECA"/>
    <w:rsid w:val="005D7D66"/>
    <w:rsid w:val="005D7F44"/>
    <w:rsid w:val="005E0FA3"/>
    <w:rsid w:val="005E21B7"/>
    <w:rsid w:val="005E27A0"/>
    <w:rsid w:val="005E2CC1"/>
    <w:rsid w:val="005E2EDC"/>
    <w:rsid w:val="005E3B03"/>
    <w:rsid w:val="005E4537"/>
    <w:rsid w:val="005E5047"/>
    <w:rsid w:val="005E51CC"/>
    <w:rsid w:val="005E5391"/>
    <w:rsid w:val="005E5ABF"/>
    <w:rsid w:val="005E6C89"/>
    <w:rsid w:val="005E7B01"/>
    <w:rsid w:val="005F03A5"/>
    <w:rsid w:val="005F051B"/>
    <w:rsid w:val="005F0F37"/>
    <w:rsid w:val="005F11E1"/>
    <w:rsid w:val="005F2051"/>
    <w:rsid w:val="005F206A"/>
    <w:rsid w:val="005F28A9"/>
    <w:rsid w:val="005F2E28"/>
    <w:rsid w:val="005F30C7"/>
    <w:rsid w:val="005F30E3"/>
    <w:rsid w:val="005F359C"/>
    <w:rsid w:val="005F3B3A"/>
    <w:rsid w:val="005F45BC"/>
    <w:rsid w:val="005F552B"/>
    <w:rsid w:val="005F6F45"/>
    <w:rsid w:val="005F72ED"/>
    <w:rsid w:val="005F7D48"/>
    <w:rsid w:val="006007AB"/>
    <w:rsid w:val="00600A04"/>
    <w:rsid w:val="00600DBE"/>
    <w:rsid w:val="0060164D"/>
    <w:rsid w:val="0060201F"/>
    <w:rsid w:val="00602975"/>
    <w:rsid w:val="00602DD4"/>
    <w:rsid w:val="0060361C"/>
    <w:rsid w:val="00603C26"/>
    <w:rsid w:val="006052E1"/>
    <w:rsid w:val="0060577F"/>
    <w:rsid w:val="00606E8C"/>
    <w:rsid w:val="00607009"/>
    <w:rsid w:val="006079E8"/>
    <w:rsid w:val="00607AF0"/>
    <w:rsid w:val="00610785"/>
    <w:rsid w:val="00611BB5"/>
    <w:rsid w:val="00611F19"/>
    <w:rsid w:val="00612E45"/>
    <w:rsid w:val="00616410"/>
    <w:rsid w:val="0061652B"/>
    <w:rsid w:val="00616784"/>
    <w:rsid w:val="00616F2E"/>
    <w:rsid w:val="0062101D"/>
    <w:rsid w:val="0062120C"/>
    <w:rsid w:val="00621ABF"/>
    <w:rsid w:val="00621C8F"/>
    <w:rsid w:val="00622046"/>
    <w:rsid w:val="00622462"/>
    <w:rsid w:val="0062355E"/>
    <w:rsid w:val="006237A2"/>
    <w:rsid w:val="00624B98"/>
    <w:rsid w:val="00625775"/>
    <w:rsid w:val="00626D54"/>
    <w:rsid w:val="006276C1"/>
    <w:rsid w:val="00627FCE"/>
    <w:rsid w:val="00630173"/>
    <w:rsid w:val="00630649"/>
    <w:rsid w:val="006309A5"/>
    <w:rsid w:val="00631EC3"/>
    <w:rsid w:val="00632B42"/>
    <w:rsid w:val="006340C6"/>
    <w:rsid w:val="0063414B"/>
    <w:rsid w:val="00634E1C"/>
    <w:rsid w:val="006351A7"/>
    <w:rsid w:val="00635384"/>
    <w:rsid w:val="00635C75"/>
    <w:rsid w:val="00635CC8"/>
    <w:rsid w:val="00637AF0"/>
    <w:rsid w:val="0064003D"/>
    <w:rsid w:val="006403F1"/>
    <w:rsid w:val="00640A0F"/>
    <w:rsid w:val="00642BC9"/>
    <w:rsid w:val="00642EAF"/>
    <w:rsid w:val="00643CF5"/>
    <w:rsid w:val="006445B5"/>
    <w:rsid w:val="00644FAF"/>
    <w:rsid w:val="00645254"/>
    <w:rsid w:val="006454AA"/>
    <w:rsid w:val="00645E34"/>
    <w:rsid w:val="006463D6"/>
    <w:rsid w:val="006465F1"/>
    <w:rsid w:val="00646825"/>
    <w:rsid w:val="00650930"/>
    <w:rsid w:val="006511DA"/>
    <w:rsid w:val="006513F7"/>
    <w:rsid w:val="00652F22"/>
    <w:rsid w:val="00653C9C"/>
    <w:rsid w:val="00654BC5"/>
    <w:rsid w:val="00654D5A"/>
    <w:rsid w:val="00656160"/>
    <w:rsid w:val="0065621E"/>
    <w:rsid w:val="00656380"/>
    <w:rsid w:val="006563C3"/>
    <w:rsid w:val="00657284"/>
    <w:rsid w:val="006608EB"/>
    <w:rsid w:val="00660B57"/>
    <w:rsid w:val="006619D6"/>
    <w:rsid w:val="00661D27"/>
    <w:rsid w:val="00661E48"/>
    <w:rsid w:val="0066299E"/>
    <w:rsid w:val="006629A9"/>
    <w:rsid w:val="00662B17"/>
    <w:rsid w:val="00662FFF"/>
    <w:rsid w:val="006630E1"/>
    <w:rsid w:val="00663EF7"/>
    <w:rsid w:val="00664244"/>
    <w:rsid w:val="0066450C"/>
    <w:rsid w:val="00664E9D"/>
    <w:rsid w:val="00665CC2"/>
    <w:rsid w:val="0066620A"/>
    <w:rsid w:val="006670BD"/>
    <w:rsid w:val="0066738D"/>
    <w:rsid w:val="006678CE"/>
    <w:rsid w:val="00670683"/>
    <w:rsid w:val="00671478"/>
    <w:rsid w:val="00671FF6"/>
    <w:rsid w:val="00673082"/>
    <w:rsid w:val="0067330C"/>
    <w:rsid w:val="006734CA"/>
    <w:rsid w:val="00673B66"/>
    <w:rsid w:val="00674EB7"/>
    <w:rsid w:val="00675536"/>
    <w:rsid w:val="006759DE"/>
    <w:rsid w:val="00675AFF"/>
    <w:rsid w:val="006767BF"/>
    <w:rsid w:val="00676F91"/>
    <w:rsid w:val="00677941"/>
    <w:rsid w:val="00677F2B"/>
    <w:rsid w:val="00680333"/>
    <w:rsid w:val="00680544"/>
    <w:rsid w:val="006819DE"/>
    <w:rsid w:val="00682029"/>
    <w:rsid w:val="0068369D"/>
    <w:rsid w:val="00683FD9"/>
    <w:rsid w:val="006846B4"/>
    <w:rsid w:val="00684ADD"/>
    <w:rsid w:val="00684D4D"/>
    <w:rsid w:val="00685149"/>
    <w:rsid w:val="0068555C"/>
    <w:rsid w:val="00686ABC"/>
    <w:rsid w:val="0068705A"/>
    <w:rsid w:val="00687235"/>
    <w:rsid w:val="006874F0"/>
    <w:rsid w:val="00687E41"/>
    <w:rsid w:val="0069051D"/>
    <w:rsid w:val="00691687"/>
    <w:rsid w:val="00691867"/>
    <w:rsid w:val="00691B8E"/>
    <w:rsid w:val="00693204"/>
    <w:rsid w:val="0069463C"/>
    <w:rsid w:val="00694677"/>
    <w:rsid w:val="0069496B"/>
    <w:rsid w:val="006949EC"/>
    <w:rsid w:val="006950AE"/>
    <w:rsid w:val="006951C9"/>
    <w:rsid w:val="00695944"/>
    <w:rsid w:val="00696B93"/>
    <w:rsid w:val="00697243"/>
    <w:rsid w:val="00697695"/>
    <w:rsid w:val="006A0C4E"/>
    <w:rsid w:val="006A0F34"/>
    <w:rsid w:val="006A1CFF"/>
    <w:rsid w:val="006A23A2"/>
    <w:rsid w:val="006A2D81"/>
    <w:rsid w:val="006A2DF8"/>
    <w:rsid w:val="006A3459"/>
    <w:rsid w:val="006A3C43"/>
    <w:rsid w:val="006A3CD4"/>
    <w:rsid w:val="006A4841"/>
    <w:rsid w:val="006A4A10"/>
    <w:rsid w:val="006A4D13"/>
    <w:rsid w:val="006A4D6A"/>
    <w:rsid w:val="006A5D38"/>
    <w:rsid w:val="006A61E4"/>
    <w:rsid w:val="006A7132"/>
    <w:rsid w:val="006A77B8"/>
    <w:rsid w:val="006A7D93"/>
    <w:rsid w:val="006B03EA"/>
    <w:rsid w:val="006B1F49"/>
    <w:rsid w:val="006B3237"/>
    <w:rsid w:val="006B363C"/>
    <w:rsid w:val="006B3CE2"/>
    <w:rsid w:val="006B3E0B"/>
    <w:rsid w:val="006B3EC4"/>
    <w:rsid w:val="006B4593"/>
    <w:rsid w:val="006B4688"/>
    <w:rsid w:val="006B4BDE"/>
    <w:rsid w:val="006B4F17"/>
    <w:rsid w:val="006B5874"/>
    <w:rsid w:val="006B5A3B"/>
    <w:rsid w:val="006B660A"/>
    <w:rsid w:val="006B6A59"/>
    <w:rsid w:val="006B6BA3"/>
    <w:rsid w:val="006B6CD3"/>
    <w:rsid w:val="006B6EFD"/>
    <w:rsid w:val="006B7365"/>
    <w:rsid w:val="006C00E3"/>
    <w:rsid w:val="006C05FE"/>
    <w:rsid w:val="006C0A7C"/>
    <w:rsid w:val="006C0AC8"/>
    <w:rsid w:val="006C0C39"/>
    <w:rsid w:val="006C11D3"/>
    <w:rsid w:val="006C12E2"/>
    <w:rsid w:val="006C14A7"/>
    <w:rsid w:val="006C1AF3"/>
    <w:rsid w:val="006C2965"/>
    <w:rsid w:val="006C33AC"/>
    <w:rsid w:val="006C353B"/>
    <w:rsid w:val="006C38BB"/>
    <w:rsid w:val="006C407C"/>
    <w:rsid w:val="006C4E34"/>
    <w:rsid w:val="006C5310"/>
    <w:rsid w:val="006C5CA8"/>
    <w:rsid w:val="006C64CD"/>
    <w:rsid w:val="006C7A18"/>
    <w:rsid w:val="006D0775"/>
    <w:rsid w:val="006D0EBB"/>
    <w:rsid w:val="006D1C6B"/>
    <w:rsid w:val="006D1F9B"/>
    <w:rsid w:val="006D2469"/>
    <w:rsid w:val="006D25AF"/>
    <w:rsid w:val="006D26C0"/>
    <w:rsid w:val="006D2DC1"/>
    <w:rsid w:val="006D40B8"/>
    <w:rsid w:val="006D40BA"/>
    <w:rsid w:val="006D44A4"/>
    <w:rsid w:val="006D4979"/>
    <w:rsid w:val="006D4AFB"/>
    <w:rsid w:val="006D4E1F"/>
    <w:rsid w:val="006D5E16"/>
    <w:rsid w:val="006D64AC"/>
    <w:rsid w:val="006D6D8F"/>
    <w:rsid w:val="006D78AE"/>
    <w:rsid w:val="006D7BE7"/>
    <w:rsid w:val="006E01BB"/>
    <w:rsid w:val="006E11EE"/>
    <w:rsid w:val="006E15DC"/>
    <w:rsid w:val="006E16D9"/>
    <w:rsid w:val="006E288D"/>
    <w:rsid w:val="006E2FFB"/>
    <w:rsid w:val="006E36D8"/>
    <w:rsid w:val="006E3D68"/>
    <w:rsid w:val="006E3D86"/>
    <w:rsid w:val="006E4430"/>
    <w:rsid w:val="006E4543"/>
    <w:rsid w:val="006E4B84"/>
    <w:rsid w:val="006E56C1"/>
    <w:rsid w:val="006E6B94"/>
    <w:rsid w:val="006E70AF"/>
    <w:rsid w:val="006E7461"/>
    <w:rsid w:val="006E7829"/>
    <w:rsid w:val="006E7BDE"/>
    <w:rsid w:val="006F0F6C"/>
    <w:rsid w:val="006F1095"/>
    <w:rsid w:val="006F13AC"/>
    <w:rsid w:val="006F143C"/>
    <w:rsid w:val="006F1942"/>
    <w:rsid w:val="006F2338"/>
    <w:rsid w:val="006F253C"/>
    <w:rsid w:val="006F268A"/>
    <w:rsid w:val="006F2B73"/>
    <w:rsid w:val="006F3248"/>
    <w:rsid w:val="006F339E"/>
    <w:rsid w:val="006F341B"/>
    <w:rsid w:val="006F5321"/>
    <w:rsid w:val="006F6C49"/>
    <w:rsid w:val="006F7412"/>
    <w:rsid w:val="006F7A40"/>
    <w:rsid w:val="00700436"/>
    <w:rsid w:val="00700F64"/>
    <w:rsid w:val="00701ECB"/>
    <w:rsid w:val="00703EC0"/>
    <w:rsid w:val="00704B7B"/>
    <w:rsid w:val="007051E2"/>
    <w:rsid w:val="007054C3"/>
    <w:rsid w:val="007060C9"/>
    <w:rsid w:val="0070640F"/>
    <w:rsid w:val="0070695F"/>
    <w:rsid w:val="00707F24"/>
    <w:rsid w:val="00710863"/>
    <w:rsid w:val="007108A4"/>
    <w:rsid w:val="00712070"/>
    <w:rsid w:val="007126F9"/>
    <w:rsid w:val="00712986"/>
    <w:rsid w:val="00713027"/>
    <w:rsid w:val="00713C9A"/>
    <w:rsid w:val="00714A22"/>
    <w:rsid w:val="007153DA"/>
    <w:rsid w:val="00715A65"/>
    <w:rsid w:val="00715E1D"/>
    <w:rsid w:val="00716959"/>
    <w:rsid w:val="00717218"/>
    <w:rsid w:val="007178E8"/>
    <w:rsid w:val="0072006A"/>
    <w:rsid w:val="00720081"/>
    <w:rsid w:val="0072011F"/>
    <w:rsid w:val="007202EA"/>
    <w:rsid w:val="00720434"/>
    <w:rsid w:val="00720953"/>
    <w:rsid w:val="00721A4D"/>
    <w:rsid w:val="00721C6D"/>
    <w:rsid w:val="00722094"/>
    <w:rsid w:val="007220EB"/>
    <w:rsid w:val="007224DB"/>
    <w:rsid w:val="00722652"/>
    <w:rsid w:val="007226A5"/>
    <w:rsid w:val="00722C37"/>
    <w:rsid w:val="0072330C"/>
    <w:rsid w:val="007237AC"/>
    <w:rsid w:val="00723861"/>
    <w:rsid w:val="007241F5"/>
    <w:rsid w:val="007249D3"/>
    <w:rsid w:val="00724EBB"/>
    <w:rsid w:val="00724EE1"/>
    <w:rsid w:val="007254A0"/>
    <w:rsid w:val="00731A81"/>
    <w:rsid w:val="0073295D"/>
    <w:rsid w:val="00733526"/>
    <w:rsid w:val="007337E1"/>
    <w:rsid w:val="00733AB7"/>
    <w:rsid w:val="007345AA"/>
    <w:rsid w:val="00734BD9"/>
    <w:rsid w:val="00735B68"/>
    <w:rsid w:val="00736E98"/>
    <w:rsid w:val="0073729A"/>
    <w:rsid w:val="00737E1A"/>
    <w:rsid w:val="00740C75"/>
    <w:rsid w:val="00740EFE"/>
    <w:rsid w:val="00741107"/>
    <w:rsid w:val="0074132C"/>
    <w:rsid w:val="007425B0"/>
    <w:rsid w:val="0074405E"/>
    <w:rsid w:val="00744E25"/>
    <w:rsid w:val="00744F86"/>
    <w:rsid w:val="00746070"/>
    <w:rsid w:val="00747CFE"/>
    <w:rsid w:val="0075088B"/>
    <w:rsid w:val="00751639"/>
    <w:rsid w:val="00751C4D"/>
    <w:rsid w:val="00751CAE"/>
    <w:rsid w:val="00751D7C"/>
    <w:rsid w:val="007527EA"/>
    <w:rsid w:val="00752FE4"/>
    <w:rsid w:val="00752FFD"/>
    <w:rsid w:val="007537EB"/>
    <w:rsid w:val="00753D8D"/>
    <w:rsid w:val="007542D4"/>
    <w:rsid w:val="007545A5"/>
    <w:rsid w:val="0075573F"/>
    <w:rsid w:val="00755A0D"/>
    <w:rsid w:val="00755E92"/>
    <w:rsid w:val="00756C3D"/>
    <w:rsid w:val="00757404"/>
    <w:rsid w:val="0075756F"/>
    <w:rsid w:val="007606CE"/>
    <w:rsid w:val="007608B5"/>
    <w:rsid w:val="00760FE0"/>
    <w:rsid w:val="007619DA"/>
    <w:rsid w:val="00761EF7"/>
    <w:rsid w:val="00762CF4"/>
    <w:rsid w:val="00762D29"/>
    <w:rsid w:val="0076371C"/>
    <w:rsid w:val="00763C9C"/>
    <w:rsid w:val="00765DFF"/>
    <w:rsid w:val="0076614C"/>
    <w:rsid w:val="007668FF"/>
    <w:rsid w:val="00766C34"/>
    <w:rsid w:val="00767A80"/>
    <w:rsid w:val="00767ECA"/>
    <w:rsid w:val="007703CA"/>
    <w:rsid w:val="00771238"/>
    <w:rsid w:val="00771D03"/>
    <w:rsid w:val="0077218A"/>
    <w:rsid w:val="00772D29"/>
    <w:rsid w:val="007736A5"/>
    <w:rsid w:val="0077370D"/>
    <w:rsid w:val="00773B85"/>
    <w:rsid w:val="00773D59"/>
    <w:rsid w:val="00774695"/>
    <w:rsid w:val="00774F6D"/>
    <w:rsid w:val="00774F78"/>
    <w:rsid w:val="00775162"/>
    <w:rsid w:val="007756B3"/>
    <w:rsid w:val="0077620F"/>
    <w:rsid w:val="00776F1D"/>
    <w:rsid w:val="00777B08"/>
    <w:rsid w:val="00780498"/>
    <w:rsid w:val="007812AA"/>
    <w:rsid w:val="00781310"/>
    <w:rsid w:val="00781778"/>
    <w:rsid w:val="00781BA7"/>
    <w:rsid w:val="00781F66"/>
    <w:rsid w:val="00784E6D"/>
    <w:rsid w:val="007868EB"/>
    <w:rsid w:val="00787110"/>
    <w:rsid w:val="0078752B"/>
    <w:rsid w:val="007875F8"/>
    <w:rsid w:val="00787758"/>
    <w:rsid w:val="00787A6E"/>
    <w:rsid w:val="00790A11"/>
    <w:rsid w:val="00790E9D"/>
    <w:rsid w:val="00791101"/>
    <w:rsid w:val="007911A8"/>
    <w:rsid w:val="007917B1"/>
    <w:rsid w:val="007936F7"/>
    <w:rsid w:val="0079370B"/>
    <w:rsid w:val="00795C29"/>
    <w:rsid w:val="00795EB0"/>
    <w:rsid w:val="00796CF1"/>
    <w:rsid w:val="007A1107"/>
    <w:rsid w:val="007A11DD"/>
    <w:rsid w:val="007A14C1"/>
    <w:rsid w:val="007A14E1"/>
    <w:rsid w:val="007A1DD5"/>
    <w:rsid w:val="007A1FCD"/>
    <w:rsid w:val="007A2F56"/>
    <w:rsid w:val="007A45CB"/>
    <w:rsid w:val="007A46C3"/>
    <w:rsid w:val="007A4A04"/>
    <w:rsid w:val="007A4DF4"/>
    <w:rsid w:val="007A50E6"/>
    <w:rsid w:val="007A5126"/>
    <w:rsid w:val="007A5B75"/>
    <w:rsid w:val="007A6DB2"/>
    <w:rsid w:val="007A6ECB"/>
    <w:rsid w:val="007A71FF"/>
    <w:rsid w:val="007B0AA8"/>
    <w:rsid w:val="007B2F7A"/>
    <w:rsid w:val="007B3AFC"/>
    <w:rsid w:val="007B3B5A"/>
    <w:rsid w:val="007B43EC"/>
    <w:rsid w:val="007B473E"/>
    <w:rsid w:val="007B4959"/>
    <w:rsid w:val="007B4ACB"/>
    <w:rsid w:val="007B6131"/>
    <w:rsid w:val="007B6A68"/>
    <w:rsid w:val="007B778D"/>
    <w:rsid w:val="007C0633"/>
    <w:rsid w:val="007C1A43"/>
    <w:rsid w:val="007C1A59"/>
    <w:rsid w:val="007C27D2"/>
    <w:rsid w:val="007C40B3"/>
    <w:rsid w:val="007C4341"/>
    <w:rsid w:val="007C464C"/>
    <w:rsid w:val="007C49D2"/>
    <w:rsid w:val="007C58BF"/>
    <w:rsid w:val="007C5F63"/>
    <w:rsid w:val="007C5FAE"/>
    <w:rsid w:val="007C6449"/>
    <w:rsid w:val="007C6911"/>
    <w:rsid w:val="007C6D73"/>
    <w:rsid w:val="007C7831"/>
    <w:rsid w:val="007C7833"/>
    <w:rsid w:val="007C7CDB"/>
    <w:rsid w:val="007D0609"/>
    <w:rsid w:val="007D1F56"/>
    <w:rsid w:val="007D2165"/>
    <w:rsid w:val="007D22FA"/>
    <w:rsid w:val="007D237B"/>
    <w:rsid w:val="007D2B13"/>
    <w:rsid w:val="007D2BB2"/>
    <w:rsid w:val="007D4F6B"/>
    <w:rsid w:val="007D58F3"/>
    <w:rsid w:val="007D5A5D"/>
    <w:rsid w:val="007D6286"/>
    <w:rsid w:val="007D635B"/>
    <w:rsid w:val="007D6965"/>
    <w:rsid w:val="007D6985"/>
    <w:rsid w:val="007D6B39"/>
    <w:rsid w:val="007D6F17"/>
    <w:rsid w:val="007D6FB3"/>
    <w:rsid w:val="007D6FEE"/>
    <w:rsid w:val="007D7554"/>
    <w:rsid w:val="007D76FA"/>
    <w:rsid w:val="007E0AE6"/>
    <w:rsid w:val="007E0D19"/>
    <w:rsid w:val="007E10AA"/>
    <w:rsid w:val="007E142D"/>
    <w:rsid w:val="007E153D"/>
    <w:rsid w:val="007E1ACB"/>
    <w:rsid w:val="007E1B0E"/>
    <w:rsid w:val="007E2A6D"/>
    <w:rsid w:val="007E2C29"/>
    <w:rsid w:val="007E4179"/>
    <w:rsid w:val="007E445D"/>
    <w:rsid w:val="007E45AA"/>
    <w:rsid w:val="007E4A1B"/>
    <w:rsid w:val="007E4F8C"/>
    <w:rsid w:val="007E5466"/>
    <w:rsid w:val="007E55EC"/>
    <w:rsid w:val="007E5CFE"/>
    <w:rsid w:val="007E5FCC"/>
    <w:rsid w:val="007E68BA"/>
    <w:rsid w:val="007E6B7E"/>
    <w:rsid w:val="007E7138"/>
    <w:rsid w:val="007E77F1"/>
    <w:rsid w:val="007E794C"/>
    <w:rsid w:val="007E7957"/>
    <w:rsid w:val="007E7D9C"/>
    <w:rsid w:val="007F0331"/>
    <w:rsid w:val="007F0556"/>
    <w:rsid w:val="007F1263"/>
    <w:rsid w:val="007F2224"/>
    <w:rsid w:val="007F31FB"/>
    <w:rsid w:val="007F5461"/>
    <w:rsid w:val="007F5DA2"/>
    <w:rsid w:val="007F66B4"/>
    <w:rsid w:val="007F6A60"/>
    <w:rsid w:val="007F73E8"/>
    <w:rsid w:val="007F7BF6"/>
    <w:rsid w:val="008044F6"/>
    <w:rsid w:val="00804A41"/>
    <w:rsid w:val="008066DA"/>
    <w:rsid w:val="0080769B"/>
    <w:rsid w:val="0080788A"/>
    <w:rsid w:val="00810D12"/>
    <w:rsid w:val="00811C30"/>
    <w:rsid w:val="00812823"/>
    <w:rsid w:val="00812947"/>
    <w:rsid w:val="00813038"/>
    <w:rsid w:val="0081360D"/>
    <w:rsid w:val="0081418B"/>
    <w:rsid w:val="008159A2"/>
    <w:rsid w:val="00816B2B"/>
    <w:rsid w:val="00817DF0"/>
    <w:rsid w:val="008207A4"/>
    <w:rsid w:val="00821012"/>
    <w:rsid w:val="00821255"/>
    <w:rsid w:val="0082134E"/>
    <w:rsid w:val="00821A86"/>
    <w:rsid w:val="0082218A"/>
    <w:rsid w:val="00822352"/>
    <w:rsid w:val="008230A3"/>
    <w:rsid w:val="00823C2D"/>
    <w:rsid w:val="008245AD"/>
    <w:rsid w:val="00824C52"/>
    <w:rsid w:val="00824FCE"/>
    <w:rsid w:val="008250F2"/>
    <w:rsid w:val="00825F80"/>
    <w:rsid w:val="0082675D"/>
    <w:rsid w:val="008274F7"/>
    <w:rsid w:val="0083033D"/>
    <w:rsid w:val="00830427"/>
    <w:rsid w:val="00830D85"/>
    <w:rsid w:val="00830E55"/>
    <w:rsid w:val="00830EC3"/>
    <w:rsid w:val="00832DEB"/>
    <w:rsid w:val="00833496"/>
    <w:rsid w:val="00833B58"/>
    <w:rsid w:val="00834606"/>
    <w:rsid w:val="0083493A"/>
    <w:rsid w:val="00834999"/>
    <w:rsid w:val="00834D02"/>
    <w:rsid w:val="0083677A"/>
    <w:rsid w:val="00836FF0"/>
    <w:rsid w:val="00837C77"/>
    <w:rsid w:val="00837D1A"/>
    <w:rsid w:val="00840C71"/>
    <w:rsid w:val="00840DC6"/>
    <w:rsid w:val="00840F9B"/>
    <w:rsid w:val="00842932"/>
    <w:rsid w:val="008429C4"/>
    <w:rsid w:val="00842DEF"/>
    <w:rsid w:val="008449CA"/>
    <w:rsid w:val="00844C11"/>
    <w:rsid w:val="00845173"/>
    <w:rsid w:val="00845708"/>
    <w:rsid w:val="00847BAF"/>
    <w:rsid w:val="0085085F"/>
    <w:rsid w:val="00850F2B"/>
    <w:rsid w:val="008515F0"/>
    <w:rsid w:val="008518CF"/>
    <w:rsid w:val="00851AFC"/>
    <w:rsid w:val="008542CE"/>
    <w:rsid w:val="008545CF"/>
    <w:rsid w:val="00854688"/>
    <w:rsid w:val="0085489B"/>
    <w:rsid w:val="00854C09"/>
    <w:rsid w:val="00856666"/>
    <w:rsid w:val="00860423"/>
    <w:rsid w:val="00860993"/>
    <w:rsid w:val="00860F36"/>
    <w:rsid w:val="00861175"/>
    <w:rsid w:val="0086138D"/>
    <w:rsid w:val="0086198D"/>
    <w:rsid w:val="008621D0"/>
    <w:rsid w:val="00862426"/>
    <w:rsid w:val="008627F2"/>
    <w:rsid w:val="00862A87"/>
    <w:rsid w:val="00862ABB"/>
    <w:rsid w:val="00862E9C"/>
    <w:rsid w:val="00862F22"/>
    <w:rsid w:val="008638D8"/>
    <w:rsid w:val="00863BD1"/>
    <w:rsid w:val="00863EA4"/>
    <w:rsid w:val="0086409C"/>
    <w:rsid w:val="008641CB"/>
    <w:rsid w:val="00864928"/>
    <w:rsid w:val="00864933"/>
    <w:rsid w:val="00864A36"/>
    <w:rsid w:val="00864BDA"/>
    <w:rsid w:val="00865525"/>
    <w:rsid w:val="00865B22"/>
    <w:rsid w:val="00867767"/>
    <w:rsid w:val="00870688"/>
    <w:rsid w:val="0087170D"/>
    <w:rsid w:val="00871E0F"/>
    <w:rsid w:val="00871E4A"/>
    <w:rsid w:val="008720B1"/>
    <w:rsid w:val="00872359"/>
    <w:rsid w:val="008724D8"/>
    <w:rsid w:val="008737A3"/>
    <w:rsid w:val="00874405"/>
    <w:rsid w:val="00875DCC"/>
    <w:rsid w:val="0087638C"/>
    <w:rsid w:val="00876432"/>
    <w:rsid w:val="00877A66"/>
    <w:rsid w:val="00877CFB"/>
    <w:rsid w:val="00880B88"/>
    <w:rsid w:val="00882058"/>
    <w:rsid w:val="00882217"/>
    <w:rsid w:val="0088304A"/>
    <w:rsid w:val="008833E2"/>
    <w:rsid w:val="008839F7"/>
    <w:rsid w:val="00883FD9"/>
    <w:rsid w:val="0088545D"/>
    <w:rsid w:val="00885BE0"/>
    <w:rsid w:val="008865B8"/>
    <w:rsid w:val="00886751"/>
    <w:rsid w:val="00887755"/>
    <w:rsid w:val="00887782"/>
    <w:rsid w:val="00887955"/>
    <w:rsid w:val="00890544"/>
    <w:rsid w:val="00891588"/>
    <w:rsid w:val="00891D92"/>
    <w:rsid w:val="00892567"/>
    <w:rsid w:val="00892845"/>
    <w:rsid w:val="00892FF7"/>
    <w:rsid w:val="00893988"/>
    <w:rsid w:val="00893E2E"/>
    <w:rsid w:val="0089479B"/>
    <w:rsid w:val="00895560"/>
    <w:rsid w:val="0089568B"/>
    <w:rsid w:val="00895BF6"/>
    <w:rsid w:val="00896930"/>
    <w:rsid w:val="008A0B07"/>
    <w:rsid w:val="008A0F08"/>
    <w:rsid w:val="008A1AE7"/>
    <w:rsid w:val="008A2AE5"/>
    <w:rsid w:val="008A3561"/>
    <w:rsid w:val="008A4117"/>
    <w:rsid w:val="008A4A3A"/>
    <w:rsid w:val="008A4F16"/>
    <w:rsid w:val="008A4FDE"/>
    <w:rsid w:val="008A54E8"/>
    <w:rsid w:val="008A5903"/>
    <w:rsid w:val="008A641D"/>
    <w:rsid w:val="008A670E"/>
    <w:rsid w:val="008A6773"/>
    <w:rsid w:val="008A71DC"/>
    <w:rsid w:val="008A73E4"/>
    <w:rsid w:val="008B072B"/>
    <w:rsid w:val="008B0A3F"/>
    <w:rsid w:val="008B0F1F"/>
    <w:rsid w:val="008B15B1"/>
    <w:rsid w:val="008B19F8"/>
    <w:rsid w:val="008B1A43"/>
    <w:rsid w:val="008B1FC2"/>
    <w:rsid w:val="008B2666"/>
    <w:rsid w:val="008B3FF6"/>
    <w:rsid w:val="008B420F"/>
    <w:rsid w:val="008B45E7"/>
    <w:rsid w:val="008B46BA"/>
    <w:rsid w:val="008B4BA6"/>
    <w:rsid w:val="008B4CCC"/>
    <w:rsid w:val="008B5B31"/>
    <w:rsid w:val="008B699B"/>
    <w:rsid w:val="008B72DB"/>
    <w:rsid w:val="008B7A37"/>
    <w:rsid w:val="008C03FA"/>
    <w:rsid w:val="008C0FB9"/>
    <w:rsid w:val="008C1752"/>
    <w:rsid w:val="008C2DD8"/>
    <w:rsid w:val="008C2E2D"/>
    <w:rsid w:val="008C4F4E"/>
    <w:rsid w:val="008C5D91"/>
    <w:rsid w:val="008C5EE7"/>
    <w:rsid w:val="008C607D"/>
    <w:rsid w:val="008C7E62"/>
    <w:rsid w:val="008D0BB9"/>
    <w:rsid w:val="008D0C77"/>
    <w:rsid w:val="008D10D5"/>
    <w:rsid w:val="008D1625"/>
    <w:rsid w:val="008D195A"/>
    <w:rsid w:val="008D1A6C"/>
    <w:rsid w:val="008D1E8C"/>
    <w:rsid w:val="008D25ED"/>
    <w:rsid w:val="008D285F"/>
    <w:rsid w:val="008D43D7"/>
    <w:rsid w:val="008D4549"/>
    <w:rsid w:val="008D4AA2"/>
    <w:rsid w:val="008D569F"/>
    <w:rsid w:val="008D56A5"/>
    <w:rsid w:val="008D5D50"/>
    <w:rsid w:val="008D5D7F"/>
    <w:rsid w:val="008D69EC"/>
    <w:rsid w:val="008D6E36"/>
    <w:rsid w:val="008D76DA"/>
    <w:rsid w:val="008D77F6"/>
    <w:rsid w:val="008D7D5B"/>
    <w:rsid w:val="008D7FFD"/>
    <w:rsid w:val="008E0529"/>
    <w:rsid w:val="008E0AE9"/>
    <w:rsid w:val="008E12BC"/>
    <w:rsid w:val="008E1AD8"/>
    <w:rsid w:val="008E1B63"/>
    <w:rsid w:val="008E1C9A"/>
    <w:rsid w:val="008E1F81"/>
    <w:rsid w:val="008E2AEE"/>
    <w:rsid w:val="008E2EFD"/>
    <w:rsid w:val="008E3056"/>
    <w:rsid w:val="008E317C"/>
    <w:rsid w:val="008E38B1"/>
    <w:rsid w:val="008E406C"/>
    <w:rsid w:val="008E41B3"/>
    <w:rsid w:val="008E43EF"/>
    <w:rsid w:val="008E471D"/>
    <w:rsid w:val="008E4E3A"/>
    <w:rsid w:val="008E54FF"/>
    <w:rsid w:val="008E6219"/>
    <w:rsid w:val="008E635A"/>
    <w:rsid w:val="008E6373"/>
    <w:rsid w:val="008E692D"/>
    <w:rsid w:val="008E71DC"/>
    <w:rsid w:val="008E7728"/>
    <w:rsid w:val="008E790B"/>
    <w:rsid w:val="008E7F71"/>
    <w:rsid w:val="008F00C0"/>
    <w:rsid w:val="008F0FEF"/>
    <w:rsid w:val="008F1F05"/>
    <w:rsid w:val="008F313B"/>
    <w:rsid w:val="008F379C"/>
    <w:rsid w:val="008F3AE6"/>
    <w:rsid w:val="008F4470"/>
    <w:rsid w:val="008F4E27"/>
    <w:rsid w:val="008F546D"/>
    <w:rsid w:val="008F5B58"/>
    <w:rsid w:val="008F5CC0"/>
    <w:rsid w:val="008F62D3"/>
    <w:rsid w:val="008F6976"/>
    <w:rsid w:val="008F6ADE"/>
    <w:rsid w:val="008F7CD3"/>
    <w:rsid w:val="00900B76"/>
    <w:rsid w:val="00900FD9"/>
    <w:rsid w:val="009010FA"/>
    <w:rsid w:val="009038E0"/>
    <w:rsid w:val="00903941"/>
    <w:rsid w:val="009039D4"/>
    <w:rsid w:val="00904293"/>
    <w:rsid w:val="009042A8"/>
    <w:rsid w:val="0090492D"/>
    <w:rsid w:val="00904C9C"/>
    <w:rsid w:val="00905357"/>
    <w:rsid w:val="009057E0"/>
    <w:rsid w:val="00905CC8"/>
    <w:rsid w:val="00905FC8"/>
    <w:rsid w:val="00906793"/>
    <w:rsid w:val="009068C8"/>
    <w:rsid w:val="0090764A"/>
    <w:rsid w:val="00907BC2"/>
    <w:rsid w:val="0091059E"/>
    <w:rsid w:val="009105ED"/>
    <w:rsid w:val="00911D2B"/>
    <w:rsid w:val="0091460C"/>
    <w:rsid w:val="0091464B"/>
    <w:rsid w:val="009146CF"/>
    <w:rsid w:val="009158A6"/>
    <w:rsid w:val="00915CD5"/>
    <w:rsid w:val="009167C9"/>
    <w:rsid w:val="00917048"/>
    <w:rsid w:val="00917A73"/>
    <w:rsid w:val="00917D2D"/>
    <w:rsid w:val="00920B85"/>
    <w:rsid w:val="009214DE"/>
    <w:rsid w:val="00922381"/>
    <w:rsid w:val="00923552"/>
    <w:rsid w:val="0092450D"/>
    <w:rsid w:val="0092477A"/>
    <w:rsid w:val="00924989"/>
    <w:rsid w:val="0092569C"/>
    <w:rsid w:val="009276D3"/>
    <w:rsid w:val="009302CA"/>
    <w:rsid w:val="00930419"/>
    <w:rsid w:val="00931FDD"/>
    <w:rsid w:val="009329E9"/>
    <w:rsid w:val="00932ECD"/>
    <w:rsid w:val="00933252"/>
    <w:rsid w:val="009333FB"/>
    <w:rsid w:val="00933C70"/>
    <w:rsid w:val="009346AF"/>
    <w:rsid w:val="009346E9"/>
    <w:rsid w:val="00934D22"/>
    <w:rsid w:val="0093512E"/>
    <w:rsid w:val="00935175"/>
    <w:rsid w:val="009366B7"/>
    <w:rsid w:val="0093717C"/>
    <w:rsid w:val="009407AD"/>
    <w:rsid w:val="00940EB1"/>
    <w:rsid w:val="00941889"/>
    <w:rsid w:val="00941E3B"/>
    <w:rsid w:val="009421D5"/>
    <w:rsid w:val="009440E1"/>
    <w:rsid w:val="009445C0"/>
    <w:rsid w:val="00944C2A"/>
    <w:rsid w:val="009456C2"/>
    <w:rsid w:val="009457D2"/>
    <w:rsid w:val="00945A72"/>
    <w:rsid w:val="00946D5B"/>
    <w:rsid w:val="00947309"/>
    <w:rsid w:val="009473AE"/>
    <w:rsid w:val="00947929"/>
    <w:rsid w:val="0095027D"/>
    <w:rsid w:val="00951658"/>
    <w:rsid w:val="00951E9B"/>
    <w:rsid w:val="00951F6A"/>
    <w:rsid w:val="00953765"/>
    <w:rsid w:val="009541CD"/>
    <w:rsid w:val="0095469A"/>
    <w:rsid w:val="00954807"/>
    <w:rsid w:val="00954DAD"/>
    <w:rsid w:val="00954E99"/>
    <w:rsid w:val="00954EF4"/>
    <w:rsid w:val="00955182"/>
    <w:rsid w:val="009555F5"/>
    <w:rsid w:val="00955A6A"/>
    <w:rsid w:val="00956464"/>
    <w:rsid w:val="00957315"/>
    <w:rsid w:val="00957D26"/>
    <w:rsid w:val="009614AD"/>
    <w:rsid w:val="009615F7"/>
    <w:rsid w:val="00961994"/>
    <w:rsid w:val="00961A97"/>
    <w:rsid w:val="00961D29"/>
    <w:rsid w:val="00962597"/>
    <w:rsid w:val="009631C1"/>
    <w:rsid w:val="00964497"/>
    <w:rsid w:val="00964B6A"/>
    <w:rsid w:val="00967735"/>
    <w:rsid w:val="0096780D"/>
    <w:rsid w:val="0096797F"/>
    <w:rsid w:val="00967CC3"/>
    <w:rsid w:val="00967DD3"/>
    <w:rsid w:val="00971122"/>
    <w:rsid w:val="00972A1E"/>
    <w:rsid w:val="00973F01"/>
    <w:rsid w:val="00974299"/>
    <w:rsid w:val="00974382"/>
    <w:rsid w:val="00974900"/>
    <w:rsid w:val="009758C2"/>
    <w:rsid w:val="0097655F"/>
    <w:rsid w:val="00976B28"/>
    <w:rsid w:val="00977720"/>
    <w:rsid w:val="009779B5"/>
    <w:rsid w:val="00980A40"/>
    <w:rsid w:val="00980C96"/>
    <w:rsid w:val="0098118A"/>
    <w:rsid w:val="0098192B"/>
    <w:rsid w:val="00982100"/>
    <w:rsid w:val="00982F91"/>
    <w:rsid w:val="0098363C"/>
    <w:rsid w:val="00985233"/>
    <w:rsid w:val="00985998"/>
    <w:rsid w:val="0099001C"/>
    <w:rsid w:val="009901E8"/>
    <w:rsid w:val="00990C39"/>
    <w:rsid w:val="009910E9"/>
    <w:rsid w:val="00991252"/>
    <w:rsid w:val="0099186E"/>
    <w:rsid w:val="00991B7C"/>
    <w:rsid w:val="00992298"/>
    <w:rsid w:val="00992E23"/>
    <w:rsid w:val="0099376B"/>
    <w:rsid w:val="0099402F"/>
    <w:rsid w:val="00994E4C"/>
    <w:rsid w:val="00995512"/>
    <w:rsid w:val="00995994"/>
    <w:rsid w:val="00996577"/>
    <w:rsid w:val="0099668C"/>
    <w:rsid w:val="0099691C"/>
    <w:rsid w:val="0099709C"/>
    <w:rsid w:val="00997D01"/>
    <w:rsid w:val="009A0BB9"/>
    <w:rsid w:val="009A0FEA"/>
    <w:rsid w:val="009A13FB"/>
    <w:rsid w:val="009A1F43"/>
    <w:rsid w:val="009A2B5F"/>
    <w:rsid w:val="009A4514"/>
    <w:rsid w:val="009A46B8"/>
    <w:rsid w:val="009A5169"/>
    <w:rsid w:val="009A524C"/>
    <w:rsid w:val="009A5329"/>
    <w:rsid w:val="009A54AF"/>
    <w:rsid w:val="009A578C"/>
    <w:rsid w:val="009A6150"/>
    <w:rsid w:val="009A643A"/>
    <w:rsid w:val="009A7016"/>
    <w:rsid w:val="009A7567"/>
    <w:rsid w:val="009A782F"/>
    <w:rsid w:val="009B0964"/>
    <w:rsid w:val="009B0A2D"/>
    <w:rsid w:val="009B0C72"/>
    <w:rsid w:val="009B159D"/>
    <w:rsid w:val="009B196A"/>
    <w:rsid w:val="009B1DD5"/>
    <w:rsid w:val="009B2019"/>
    <w:rsid w:val="009B238E"/>
    <w:rsid w:val="009B24F8"/>
    <w:rsid w:val="009B2EA8"/>
    <w:rsid w:val="009B2F6E"/>
    <w:rsid w:val="009B35FC"/>
    <w:rsid w:val="009B442B"/>
    <w:rsid w:val="009B4BB8"/>
    <w:rsid w:val="009B4CE2"/>
    <w:rsid w:val="009B5675"/>
    <w:rsid w:val="009B59BC"/>
    <w:rsid w:val="009B6BA7"/>
    <w:rsid w:val="009B6CAF"/>
    <w:rsid w:val="009B6CCD"/>
    <w:rsid w:val="009B6ECB"/>
    <w:rsid w:val="009B7410"/>
    <w:rsid w:val="009B7EF8"/>
    <w:rsid w:val="009C005B"/>
    <w:rsid w:val="009C12E8"/>
    <w:rsid w:val="009C1ED4"/>
    <w:rsid w:val="009C3637"/>
    <w:rsid w:val="009C38C2"/>
    <w:rsid w:val="009C4AC8"/>
    <w:rsid w:val="009C5583"/>
    <w:rsid w:val="009C5C4D"/>
    <w:rsid w:val="009C6349"/>
    <w:rsid w:val="009C69EB"/>
    <w:rsid w:val="009C6A3F"/>
    <w:rsid w:val="009C7430"/>
    <w:rsid w:val="009C779E"/>
    <w:rsid w:val="009D228C"/>
    <w:rsid w:val="009D2355"/>
    <w:rsid w:val="009D2507"/>
    <w:rsid w:val="009D2768"/>
    <w:rsid w:val="009D2F5B"/>
    <w:rsid w:val="009D388A"/>
    <w:rsid w:val="009D3F88"/>
    <w:rsid w:val="009D4711"/>
    <w:rsid w:val="009D48D4"/>
    <w:rsid w:val="009D568A"/>
    <w:rsid w:val="009D5748"/>
    <w:rsid w:val="009D58B4"/>
    <w:rsid w:val="009D598E"/>
    <w:rsid w:val="009D5BDB"/>
    <w:rsid w:val="009D6879"/>
    <w:rsid w:val="009D7A5D"/>
    <w:rsid w:val="009E00D5"/>
    <w:rsid w:val="009E0F5C"/>
    <w:rsid w:val="009E26C8"/>
    <w:rsid w:val="009E2AAC"/>
    <w:rsid w:val="009E2C80"/>
    <w:rsid w:val="009E2C9B"/>
    <w:rsid w:val="009E3E5E"/>
    <w:rsid w:val="009E3FA9"/>
    <w:rsid w:val="009E3FE5"/>
    <w:rsid w:val="009E4EE8"/>
    <w:rsid w:val="009E6D69"/>
    <w:rsid w:val="009F06DE"/>
    <w:rsid w:val="009F1146"/>
    <w:rsid w:val="009F14F0"/>
    <w:rsid w:val="009F17A1"/>
    <w:rsid w:val="009F29F6"/>
    <w:rsid w:val="009F36FE"/>
    <w:rsid w:val="009F4277"/>
    <w:rsid w:val="009F4BA5"/>
    <w:rsid w:val="009F4EC1"/>
    <w:rsid w:val="009F7238"/>
    <w:rsid w:val="009F771A"/>
    <w:rsid w:val="009F7F02"/>
    <w:rsid w:val="00A00C7A"/>
    <w:rsid w:val="00A00CBD"/>
    <w:rsid w:val="00A012C4"/>
    <w:rsid w:val="00A01952"/>
    <w:rsid w:val="00A01EE8"/>
    <w:rsid w:val="00A01F65"/>
    <w:rsid w:val="00A02264"/>
    <w:rsid w:val="00A0259C"/>
    <w:rsid w:val="00A027DF"/>
    <w:rsid w:val="00A03534"/>
    <w:rsid w:val="00A0357B"/>
    <w:rsid w:val="00A03584"/>
    <w:rsid w:val="00A036C6"/>
    <w:rsid w:val="00A042F4"/>
    <w:rsid w:val="00A061CF"/>
    <w:rsid w:val="00A074B5"/>
    <w:rsid w:val="00A07821"/>
    <w:rsid w:val="00A07A5C"/>
    <w:rsid w:val="00A07E31"/>
    <w:rsid w:val="00A07E6E"/>
    <w:rsid w:val="00A10509"/>
    <w:rsid w:val="00A10A02"/>
    <w:rsid w:val="00A11CCC"/>
    <w:rsid w:val="00A12A54"/>
    <w:rsid w:val="00A131F6"/>
    <w:rsid w:val="00A1376D"/>
    <w:rsid w:val="00A13F2C"/>
    <w:rsid w:val="00A14687"/>
    <w:rsid w:val="00A14714"/>
    <w:rsid w:val="00A14781"/>
    <w:rsid w:val="00A15904"/>
    <w:rsid w:val="00A15CF8"/>
    <w:rsid w:val="00A162CA"/>
    <w:rsid w:val="00A16708"/>
    <w:rsid w:val="00A17780"/>
    <w:rsid w:val="00A17782"/>
    <w:rsid w:val="00A177D8"/>
    <w:rsid w:val="00A22333"/>
    <w:rsid w:val="00A2262F"/>
    <w:rsid w:val="00A233EC"/>
    <w:rsid w:val="00A2367B"/>
    <w:rsid w:val="00A237DC"/>
    <w:rsid w:val="00A2443A"/>
    <w:rsid w:val="00A24AF0"/>
    <w:rsid w:val="00A24DA9"/>
    <w:rsid w:val="00A25DB2"/>
    <w:rsid w:val="00A27EB3"/>
    <w:rsid w:val="00A3017F"/>
    <w:rsid w:val="00A301F6"/>
    <w:rsid w:val="00A31D7B"/>
    <w:rsid w:val="00A3277D"/>
    <w:rsid w:val="00A32A10"/>
    <w:rsid w:val="00A332C0"/>
    <w:rsid w:val="00A332CF"/>
    <w:rsid w:val="00A33B0A"/>
    <w:rsid w:val="00A34011"/>
    <w:rsid w:val="00A34F1D"/>
    <w:rsid w:val="00A35735"/>
    <w:rsid w:val="00A36392"/>
    <w:rsid w:val="00A3649E"/>
    <w:rsid w:val="00A37240"/>
    <w:rsid w:val="00A37962"/>
    <w:rsid w:val="00A37DFB"/>
    <w:rsid w:val="00A37E54"/>
    <w:rsid w:val="00A37FC0"/>
    <w:rsid w:val="00A40251"/>
    <w:rsid w:val="00A41332"/>
    <w:rsid w:val="00A41951"/>
    <w:rsid w:val="00A41E07"/>
    <w:rsid w:val="00A42309"/>
    <w:rsid w:val="00A42682"/>
    <w:rsid w:val="00A42736"/>
    <w:rsid w:val="00A42CDB"/>
    <w:rsid w:val="00A4310C"/>
    <w:rsid w:val="00A43415"/>
    <w:rsid w:val="00A4497B"/>
    <w:rsid w:val="00A45864"/>
    <w:rsid w:val="00A45D32"/>
    <w:rsid w:val="00A4650F"/>
    <w:rsid w:val="00A46551"/>
    <w:rsid w:val="00A47B82"/>
    <w:rsid w:val="00A505A4"/>
    <w:rsid w:val="00A50E45"/>
    <w:rsid w:val="00A51002"/>
    <w:rsid w:val="00A512BB"/>
    <w:rsid w:val="00A513DA"/>
    <w:rsid w:val="00A51C97"/>
    <w:rsid w:val="00A51FE2"/>
    <w:rsid w:val="00A53268"/>
    <w:rsid w:val="00A53ACD"/>
    <w:rsid w:val="00A552BD"/>
    <w:rsid w:val="00A55DDF"/>
    <w:rsid w:val="00A55FB9"/>
    <w:rsid w:val="00A55FF9"/>
    <w:rsid w:val="00A56715"/>
    <w:rsid w:val="00A567F9"/>
    <w:rsid w:val="00A56AA8"/>
    <w:rsid w:val="00A57B8F"/>
    <w:rsid w:val="00A57C5C"/>
    <w:rsid w:val="00A609C6"/>
    <w:rsid w:val="00A60E03"/>
    <w:rsid w:val="00A6173A"/>
    <w:rsid w:val="00A61888"/>
    <w:rsid w:val="00A61FAA"/>
    <w:rsid w:val="00A626DA"/>
    <w:rsid w:val="00A62950"/>
    <w:rsid w:val="00A62CA8"/>
    <w:rsid w:val="00A63482"/>
    <w:rsid w:val="00A6400B"/>
    <w:rsid w:val="00A64046"/>
    <w:rsid w:val="00A64B48"/>
    <w:rsid w:val="00A64E47"/>
    <w:rsid w:val="00A650B7"/>
    <w:rsid w:val="00A65450"/>
    <w:rsid w:val="00A657C9"/>
    <w:rsid w:val="00A664FE"/>
    <w:rsid w:val="00A66C65"/>
    <w:rsid w:val="00A67488"/>
    <w:rsid w:val="00A70082"/>
    <w:rsid w:val="00A701D1"/>
    <w:rsid w:val="00A70776"/>
    <w:rsid w:val="00A71028"/>
    <w:rsid w:val="00A71358"/>
    <w:rsid w:val="00A71B8D"/>
    <w:rsid w:val="00A725C6"/>
    <w:rsid w:val="00A7264D"/>
    <w:rsid w:val="00A72717"/>
    <w:rsid w:val="00A72FB4"/>
    <w:rsid w:val="00A73860"/>
    <w:rsid w:val="00A73BB7"/>
    <w:rsid w:val="00A73C23"/>
    <w:rsid w:val="00A753CD"/>
    <w:rsid w:val="00A762F6"/>
    <w:rsid w:val="00A764F3"/>
    <w:rsid w:val="00A77038"/>
    <w:rsid w:val="00A772D3"/>
    <w:rsid w:val="00A77512"/>
    <w:rsid w:val="00A80039"/>
    <w:rsid w:val="00A80915"/>
    <w:rsid w:val="00A80E9F"/>
    <w:rsid w:val="00A81BE8"/>
    <w:rsid w:val="00A81E44"/>
    <w:rsid w:val="00A8229A"/>
    <w:rsid w:val="00A82CA6"/>
    <w:rsid w:val="00A834F9"/>
    <w:rsid w:val="00A83C90"/>
    <w:rsid w:val="00A83F8F"/>
    <w:rsid w:val="00A85441"/>
    <w:rsid w:val="00A8603A"/>
    <w:rsid w:val="00A867DB"/>
    <w:rsid w:val="00A9059A"/>
    <w:rsid w:val="00A90619"/>
    <w:rsid w:val="00A90F6E"/>
    <w:rsid w:val="00A91909"/>
    <w:rsid w:val="00A91F9F"/>
    <w:rsid w:val="00A92AF6"/>
    <w:rsid w:val="00A92BC6"/>
    <w:rsid w:val="00A938D0"/>
    <w:rsid w:val="00A9391F"/>
    <w:rsid w:val="00A94939"/>
    <w:rsid w:val="00A94E39"/>
    <w:rsid w:val="00A9503A"/>
    <w:rsid w:val="00A957EB"/>
    <w:rsid w:val="00A95F48"/>
    <w:rsid w:val="00A968DC"/>
    <w:rsid w:val="00A971C1"/>
    <w:rsid w:val="00AA03FA"/>
    <w:rsid w:val="00AA104B"/>
    <w:rsid w:val="00AA194F"/>
    <w:rsid w:val="00AA2E38"/>
    <w:rsid w:val="00AA3DF4"/>
    <w:rsid w:val="00AA477E"/>
    <w:rsid w:val="00AA4B70"/>
    <w:rsid w:val="00AA4C34"/>
    <w:rsid w:val="00AA51F5"/>
    <w:rsid w:val="00AA5CD3"/>
    <w:rsid w:val="00AA642F"/>
    <w:rsid w:val="00AA695C"/>
    <w:rsid w:val="00AB0468"/>
    <w:rsid w:val="00AB1258"/>
    <w:rsid w:val="00AB1540"/>
    <w:rsid w:val="00AB25A7"/>
    <w:rsid w:val="00AB2899"/>
    <w:rsid w:val="00AB2B12"/>
    <w:rsid w:val="00AB2B41"/>
    <w:rsid w:val="00AB2EFB"/>
    <w:rsid w:val="00AB31E4"/>
    <w:rsid w:val="00AB3C1B"/>
    <w:rsid w:val="00AB3CF3"/>
    <w:rsid w:val="00AB4A5C"/>
    <w:rsid w:val="00AB5EF6"/>
    <w:rsid w:val="00AB65E3"/>
    <w:rsid w:val="00AB6BFF"/>
    <w:rsid w:val="00AB6EF4"/>
    <w:rsid w:val="00AB6FC6"/>
    <w:rsid w:val="00AB7707"/>
    <w:rsid w:val="00AC04AD"/>
    <w:rsid w:val="00AC0504"/>
    <w:rsid w:val="00AC1204"/>
    <w:rsid w:val="00AC2D20"/>
    <w:rsid w:val="00AC327A"/>
    <w:rsid w:val="00AC37D0"/>
    <w:rsid w:val="00AC48E6"/>
    <w:rsid w:val="00AC5033"/>
    <w:rsid w:val="00AC5956"/>
    <w:rsid w:val="00AC6104"/>
    <w:rsid w:val="00AC64AD"/>
    <w:rsid w:val="00AC6871"/>
    <w:rsid w:val="00AC751D"/>
    <w:rsid w:val="00AC75DB"/>
    <w:rsid w:val="00AD0AB3"/>
    <w:rsid w:val="00AD0B0B"/>
    <w:rsid w:val="00AD17EA"/>
    <w:rsid w:val="00AD26A2"/>
    <w:rsid w:val="00AD2A20"/>
    <w:rsid w:val="00AD2F8B"/>
    <w:rsid w:val="00AD311D"/>
    <w:rsid w:val="00AD32E4"/>
    <w:rsid w:val="00AD348D"/>
    <w:rsid w:val="00AD3808"/>
    <w:rsid w:val="00AD3C85"/>
    <w:rsid w:val="00AD3FCB"/>
    <w:rsid w:val="00AD696D"/>
    <w:rsid w:val="00AD7159"/>
    <w:rsid w:val="00AD7888"/>
    <w:rsid w:val="00AE1675"/>
    <w:rsid w:val="00AE1760"/>
    <w:rsid w:val="00AE177E"/>
    <w:rsid w:val="00AE1971"/>
    <w:rsid w:val="00AE1E4B"/>
    <w:rsid w:val="00AE20F5"/>
    <w:rsid w:val="00AE2AF5"/>
    <w:rsid w:val="00AE2C94"/>
    <w:rsid w:val="00AE2E17"/>
    <w:rsid w:val="00AE396A"/>
    <w:rsid w:val="00AE4EEE"/>
    <w:rsid w:val="00AE53C5"/>
    <w:rsid w:val="00AE58A3"/>
    <w:rsid w:val="00AE5C50"/>
    <w:rsid w:val="00AE5D01"/>
    <w:rsid w:val="00AE6B19"/>
    <w:rsid w:val="00AE7DDF"/>
    <w:rsid w:val="00AF03A4"/>
    <w:rsid w:val="00AF0A99"/>
    <w:rsid w:val="00AF0B74"/>
    <w:rsid w:val="00AF1266"/>
    <w:rsid w:val="00AF158A"/>
    <w:rsid w:val="00AF1FF6"/>
    <w:rsid w:val="00AF20EE"/>
    <w:rsid w:val="00AF31F8"/>
    <w:rsid w:val="00AF3563"/>
    <w:rsid w:val="00AF37E4"/>
    <w:rsid w:val="00AF3F91"/>
    <w:rsid w:val="00AF4FB7"/>
    <w:rsid w:val="00AF50A9"/>
    <w:rsid w:val="00AF57B0"/>
    <w:rsid w:val="00AF57F5"/>
    <w:rsid w:val="00AF5BD8"/>
    <w:rsid w:val="00AF6033"/>
    <w:rsid w:val="00AF606F"/>
    <w:rsid w:val="00AF7289"/>
    <w:rsid w:val="00AF7D62"/>
    <w:rsid w:val="00AF7E38"/>
    <w:rsid w:val="00B00970"/>
    <w:rsid w:val="00B01A85"/>
    <w:rsid w:val="00B01EC3"/>
    <w:rsid w:val="00B0215E"/>
    <w:rsid w:val="00B02CE6"/>
    <w:rsid w:val="00B02E70"/>
    <w:rsid w:val="00B03045"/>
    <w:rsid w:val="00B0354A"/>
    <w:rsid w:val="00B036F2"/>
    <w:rsid w:val="00B042F7"/>
    <w:rsid w:val="00B04959"/>
    <w:rsid w:val="00B05C07"/>
    <w:rsid w:val="00B06069"/>
    <w:rsid w:val="00B063F1"/>
    <w:rsid w:val="00B07054"/>
    <w:rsid w:val="00B076C4"/>
    <w:rsid w:val="00B07C55"/>
    <w:rsid w:val="00B07E84"/>
    <w:rsid w:val="00B1082D"/>
    <w:rsid w:val="00B1132D"/>
    <w:rsid w:val="00B121E8"/>
    <w:rsid w:val="00B1254E"/>
    <w:rsid w:val="00B12B0B"/>
    <w:rsid w:val="00B13217"/>
    <w:rsid w:val="00B1349B"/>
    <w:rsid w:val="00B1375A"/>
    <w:rsid w:val="00B1383A"/>
    <w:rsid w:val="00B14C7C"/>
    <w:rsid w:val="00B14EDC"/>
    <w:rsid w:val="00B152A8"/>
    <w:rsid w:val="00B1563D"/>
    <w:rsid w:val="00B16341"/>
    <w:rsid w:val="00B17D8D"/>
    <w:rsid w:val="00B20028"/>
    <w:rsid w:val="00B20250"/>
    <w:rsid w:val="00B225BA"/>
    <w:rsid w:val="00B225F1"/>
    <w:rsid w:val="00B22F65"/>
    <w:rsid w:val="00B236FB"/>
    <w:rsid w:val="00B23979"/>
    <w:rsid w:val="00B24910"/>
    <w:rsid w:val="00B25006"/>
    <w:rsid w:val="00B253EA"/>
    <w:rsid w:val="00B26631"/>
    <w:rsid w:val="00B26969"/>
    <w:rsid w:val="00B269B1"/>
    <w:rsid w:val="00B269DD"/>
    <w:rsid w:val="00B26B39"/>
    <w:rsid w:val="00B3010F"/>
    <w:rsid w:val="00B3047B"/>
    <w:rsid w:val="00B3194D"/>
    <w:rsid w:val="00B3238C"/>
    <w:rsid w:val="00B3243F"/>
    <w:rsid w:val="00B3265F"/>
    <w:rsid w:val="00B32F14"/>
    <w:rsid w:val="00B330E0"/>
    <w:rsid w:val="00B33436"/>
    <w:rsid w:val="00B34ECB"/>
    <w:rsid w:val="00B363B9"/>
    <w:rsid w:val="00B36DA0"/>
    <w:rsid w:val="00B377D9"/>
    <w:rsid w:val="00B37D24"/>
    <w:rsid w:val="00B37F82"/>
    <w:rsid w:val="00B40092"/>
    <w:rsid w:val="00B40271"/>
    <w:rsid w:val="00B40EA9"/>
    <w:rsid w:val="00B42472"/>
    <w:rsid w:val="00B43426"/>
    <w:rsid w:val="00B43826"/>
    <w:rsid w:val="00B43A94"/>
    <w:rsid w:val="00B43B10"/>
    <w:rsid w:val="00B43F0E"/>
    <w:rsid w:val="00B44151"/>
    <w:rsid w:val="00B44EC0"/>
    <w:rsid w:val="00B451CA"/>
    <w:rsid w:val="00B454BA"/>
    <w:rsid w:val="00B45891"/>
    <w:rsid w:val="00B46289"/>
    <w:rsid w:val="00B462D3"/>
    <w:rsid w:val="00B46487"/>
    <w:rsid w:val="00B466C0"/>
    <w:rsid w:val="00B469B5"/>
    <w:rsid w:val="00B46A8D"/>
    <w:rsid w:val="00B46B88"/>
    <w:rsid w:val="00B47019"/>
    <w:rsid w:val="00B47B83"/>
    <w:rsid w:val="00B47E52"/>
    <w:rsid w:val="00B50408"/>
    <w:rsid w:val="00B50472"/>
    <w:rsid w:val="00B50B75"/>
    <w:rsid w:val="00B50E8A"/>
    <w:rsid w:val="00B513DB"/>
    <w:rsid w:val="00B51BA2"/>
    <w:rsid w:val="00B51C2B"/>
    <w:rsid w:val="00B51D31"/>
    <w:rsid w:val="00B51FC5"/>
    <w:rsid w:val="00B52296"/>
    <w:rsid w:val="00B529D2"/>
    <w:rsid w:val="00B53F8F"/>
    <w:rsid w:val="00B55691"/>
    <w:rsid w:val="00B5611D"/>
    <w:rsid w:val="00B56DFD"/>
    <w:rsid w:val="00B576EB"/>
    <w:rsid w:val="00B601D7"/>
    <w:rsid w:val="00B623AB"/>
    <w:rsid w:val="00B62C84"/>
    <w:rsid w:val="00B64901"/>
    <w:rsid w:val="00B65472"/>
    <w:rsid w:val="00B65B68"/>
    <w:rsid w:val="00B66CC8"/>
    <w:rsid w:val="00B707CA"/>
    <w:rsid w:val="00B71C83"/>
    <w:rsid w:val="00B72560"/>
    <w:rsid w:val="00B738A4"/>
    <w:rsid w:val="00B7614A"/>
    <w:rsid w:val="00B76468"/>
    <w:rsid w:val="00B76C9F"/>
    <w:rsid w:val="00B76F53"/>
    <w:rsid w:val="00B7768E"/>
    <w:rsid w:val="00B778B3"/>
    <w:rsid w:val="00B77CF3"/>
    <w:rsid w:val="00B80214"/>
    <w:rsid w:val="00B80868"/>
    <w:rsid w:val="00B80EE0"/>
    <w:rsid w:val="00B811AE"/>
    <w:rsid w:val="00B81A1D"/>
    <w:rsid w:val="00B83813"/>
    <w:rsid w:val="00B83E10"/>
    <w:rsid w:val="00B847FF"/>
    <w:rsid w:val="00B86304"/>
    <w:rsid w:val="00B8691B"/>
    <w:rsid w:val="00B86C5A"/>
    <w:rsid w:val="00B8786F"/>
    <w:rsid w:val="00B90380"/>
    <w:rsid w:val="00B920C2"/>
    <w:rsid w:val="00B929EF"/>
    <w:rsid w:val="00B93637"/>
    <w:rsid w:val="00B9363B"/>
    <w:rsid w:val="00B94462"/>
    <w:rsid w:val="00B955A3"/>
    <w:rsid w:val="00B95F5F"/>
    <w:rsid w:val="00B95FB3"/>
    <w:rsid w:val="00B962BF"/>
    <w:rsid w:val="00B96570"/>
    <w:rsid w:val="00B96729"/>
    <w:rsid w:val="00B96E2F"/>
    <w:rsid w:val="00BA0104"/>
    <w:rsid w:val="00BA042D"/>
    <w:rsid w:val="00BA0A0A"/>
    <w:rsid w:val="00BA0D7E"/>
    <w:rsid w:val="00BA16D8"/>
    <w:rsid w:val="00BA2A92"/>
    <w:rsid w:val="00BA2E5D"/>
    <w:rsid w:val="00BA2FCD"/>
    <w:rsid w:val="00BA595B"/>
    <w:rsid w:val="00BA5BB8"/>
    <w:rsid w:val="00BA6FB4"/>
    <w:rsid w:val="00BA750D"/>
    <w:rsid w:val="00BB1A2C"/>
    <w:rsid w:val="00BB1C5D"/>
    <w:rsid w:val="00BB2164"/>
    <w:rsid w:val="00BB27D4"/>
    <w:rsid w:val="00BB2B87"/>
    <w:rsid w:val="00BB2DD5"/>
    <w:rsid w:val="00BB3103"/>
    <w:rsid w:val="00BB3B24"/>
    <w:rsid w:val="00BB3B41"/>
    <w:rsid w:val="00BB3DEE"/>
    <w:rsid w:val="00BB49E7"/>
    <w:rsid w:val="00BB4DD7"/>
    <w:rsid w:val="00BB5C94"/>
    <w:rsid w:val="00BB6611"/>
    <w:rsid w:val="00BB6CB5"/>
    <w:rsid w:val="00BC054C"/>
    <w:rsid w:val="00BC1561"/>
    <w:rsid w:val="00BC191B"/>
    <w:rsid w:val="00BC1C99"/>
    <w:rsid w:val="00BC2992"/>
    <w:rsid w:val="00BC29F3"/>
    <w:rsid w:val="00BC3E4A"/>
    <w:rsid w:val="00BC44BC"/>
    <w:rsid w:val="00BC453D"/>
    <w:rsid w:val="00BC4A4C"/>
    <w:rsid w:val="00BC5825"/>
    <w:rsid w:val="00BC5846"/>
    <w:rsid w:val="00BC6867"/>
    <w:rsid w:val="00BC6DD1"/>
    <w:rsid w:val="00BC6EB3"/>
    <w:rsid w:val="00BC7929"/>
    <w:rsid w:val="00BC7DE7"/>
    <w:rsid w:val="00BD25BE"/>
    <w:rsid w:val="00BD3286"/>
    <w:rsid w:val="00BD32B4"/>
    <w:rsid w:val="00BD3CF2"/>
    <w:rsid w:val="00BD4513"/>
    <w:rsid w:val="00BD61DF"/>
    <w:rsid w:val="00BD6AF6"/>
    <w:rsid w:val="00BD7445"/>
    <w:rsid w:val="00BE0B34"/>
    <w:rsid w:val="00BE265C"/>
    <w:rsid w:val="00BE2BB1"/>
    <w:rsid w:val="00BE362D"/>
    <w:rsid w:val="00BE386E"/>
    <w:rsid w:val="00BE41E4"/>
    <w:rsid w:val="00BE47B2"/>
    <w:rsid w:val="00BE6172"/>
    <w:rsid w:val="00BE61F9"/>
    <w:rsid w:val="00BE6402"/>
    <w:rsid w:val="00BE6E3F"/>
    <w:rsid w:val="00BF01C5"/>
    <w:rsid w:val="00BF04DD"/>
    <w:rsid w:val="00BF0F10"/>
    <w:rsid w:val="00BF1027"/>
    <w:rsid w:val="00BF16E5"/>
    <w:rsid w:val="00BF2346"/>
    <w:rsid w:val="00BF23BC"/>
    <w:rsid w:val="00BF24F8"/>
    <w:rsid w:val="00BF35AC"/>
    <w:rsid w:val="00BF492E"/>
    <w:rsid w:val="00BF505D"/>
    <w:rsid w:val="00BF61DA"/>
    <w:rsid w:val="00BF6C87"/>
    <w:rsid w:val="00BF6DCC"/>
    <w:rsid w:val="00BF6F77"/>
    <w:rsid w:val="00C01D5A"/>
    <w:rsid w:val="00C02140"/>
    <w:rsid w:val="00C027EB"/>
    <w:rsid w:val="00C02CA8"/>
    <w:rsid w:val="00C035A2"/>
    <w:rsid w:val="00C03B25"/>
    <w:rsid w:val="00C04872"/>
    <w:rsid w:val="00C04C95"/>
    <w:rsid w:val="00C05917"/>
    <w:rsid w:val="00C05A61"/>
    <w:rsid w:val="00C06287"/>
    <w:rsid w:val="00C06664"/>
    <w:rsid w:val="00C06839"/>
    <w:rsid w:val="00C07F6D"/>
    <w:rsid w:val="00C102E1"/>
    <w:rsid w:val="00C10A5F"/>
    <w:rsid w:val="00C119A8"/>
    <w:rsid w:val="00C11D86"/>
    <w:rsid w:val="00C122BB"/>
    <w:rsid w:val="00C125C8"/>
    <w:rsid w:val="00C12670"/>
    <w:rsid w:val="00C12F0E"/>
    <w:rsid w:val="00C14CC3"/>
    <w:rsid w:val="00C15105"/>
    <w:rsid w:val="00C15A56"/>
    <w:rsid w:val="00C1627E"/>
    <w:rsid w:val="00C16C44"/>
    <w:rsid w:val="00C16C62"/>
    <w:rsid w:val="00C1777B"/>
    <w:rsid w:val="00C17AC7"/>
    <w:rsid w:val="00C17C4D"/>
    <w:rsid w:val="00C214AC"/>
    <w:rsid w:val="00C21CD9"/>
    <w:rsid w:val="00C22EB0"/>
    <w:rsid w:val="00C23893"/>
    <w:rsid w:val="00C241F2"/>
    <w:rsid w:val="00C24CDF"/>
    <w:rsid w:val="00C24F8D"/>
    <w:rsid w:val="00C25247"/>
    <w:rsid w:val="00C2664E"/>
    <w:rsid w:val="00C27C83"/>
    <w:rsid w:val="00C30253"/>
    <w:rsid w:val="00C3228C"/>
    <w:rsid w:val="00C3270F"/>
    <w:rsid w:val="00C33A47"/>
    <w:rsid w:val="00C3490E"/>
    <w:rsid w:val="00C34FA0"/>
    <w:rsid w:val="00C35141"/>
    <w:rsid w:val="00C35A7C"/>
    <w:rsid w:val="00C35EB5"/>
    <w:rsid w:val="00C36D7C"/>
    <w:rsid w:val="00C37C5B"/>
    <w:rsid w:val="00C40ED3"/>
    <w:rsid w:val="00C41057"/>
    <w:rsid w:val="00C410ED"/>
    <w:rsid w:val="00C416C6"/>
    <w:rsid w:val="00C41EAC"/>
    <w:rsid w:val="00C42661"/>
    <w:rsid w:val="00C43A2E"/>
    <w:rsid w:val="00C43F4D"/>
    <w:rsid w:val="00C44305"/>
    <w:rsid w:val="00C444A3"/>
    <w:rsid w:val="00C44778"/>
    <w:rsid w:val="00C44823"/>
    <w:rsid w:val="00C44BA2"/>
    <w:rsid w:val="00C44F32"/>
    <w:rsid w:val="00C4619E"/>
    <w:rsid w:val="00C461BD"/>
    <w:rsid w:val="00C466D7"/>
    <w:rsid w:val="00C46C37"/>
    <w:rsid w:val="00C473ED"/>
    <w:rsid w:val="00C47CDF"/>
    <w:rsid w:val="00C50693"/>
    <w:rsid w:val="00C5197A"/>
    <w:rsid w:val="00C51D99"/>
    <w:rsid w:val="00C52E8A"/>
    <w:rsid w:val="00C5399C"/>
    <w:rsid w:val="00C53BED"/>
    <w:rsid w:val="00C547D9"/>
    <w:rsid w:val="00C55827"/>
    <w:rsid w:val="00C56B4B"/>
    <w:rsid w:val="00C57E0C"/>
    <w:rsid w:val="00C60CD8"/>
    <w:rsid w:val="00C613CD"/>
    <w:rsid w:val="00C61670"/>
    <w:rsid w:val="00C61F14"/>
    <w:rsid w:val="00C62365"/>
    <w:rsid w:val="00C62406"/>
    <w:rsid w:val="00C62F50"/>
    <w:rsid w:val="00C638D0"/>
    <w:rsid w:val="00C63AB3"/>
    <w:rsid w:val="00C63F4F"/>
    <w:rsid w:val="00C64684"/>
    <w:rsid w:val="00C6475A"/>
    <w:rsid w:val="00C66074"/>
    <w:rsid w:val="00C66549"/>
    <w:rsid w:val="00C67728"/>
    <w:rsid w:val="00C7010A"/>
    <w:rsid w:val="00C7145D"/>
    <w:rsid w:val="00C72EE1"/>
    <w:rsid w:val="00C7375E"/>
    <w:rsid w:val="00C73D16"/>
    <w:rsid w:val="00C75338"/>
    <w:rsid w:val="00C75570"/>
    <w:rsid w:val="00C75B7A"/>
    <w:rsid w:val="00C77607"/>
    <w:rsid w:val="00C77EDB"/>
    <w:rsid w:val="00C80E1F"/>
    <w:rsid w:val="00C81C61"/>
    <w:rsid w:val="00C83D6D"/>
    <w:rsid w:val="00C84529"/>
    <w:rsid w:val="00C84D12"/>
    <w:rsid w:val="00C85319"/>
    <w:rsid w:val="00C8546B"/>
    <w:rsid w:val="00C85FBB"/>
    <w:rsid w:val="00C860E3"/>
    <w:rsid w:val="00C87BB6"/>
    <w:rsid w:val="00C87BF6"/>
    <w:rsid w:val="00C87DBC"/>
    <w:rsid w:val="00C9002F"/>
    <w:rsid w:val="00C90F58"/>
    <w:rsid w:val="00C90F87"/>
    <w:rsid w:val="00C91036"/>
    <w:rsid w:val="00C910F3"/>
    <w:rsid w:val="00C91CCA"/>
    <w:rsid w:val="00C92A6D"/>
    <w:rsid w:val="00C93086"/>
    <w:rsid w:val="00C95756"/>
    <w:rsid w:val="00C95E27"/>
    <w:rsid w:val="00C9676E"/>
    <w:rsid w:val="00C96A62"/>
    <w:rsid w:val="00C97470"/>
    <w:rsid w:val="00C97EAD"/>
    <w:rsid w:val="00CA04F6"/>
    <w:rsid w:val="00CA04FF"/>
    <w:rsid w:val="00CA0D66"/>
    <w:rsid w:val="00CA11CC"/>
    <w:rsid w:val="00CA2585"/>
    <w:rsid w:val="00CA27FB"/>
    <w:rsid w:val="00CA3048"/>
    <w:rsid w:val="00CA343A"/>
    <w:rsid w:val="00CA3CD8"/>
    <w:rsid w:val="00CA4CF6"/>
    <w:rsid w:val="00CA53AA"/>
    <w:rsid w:val="00CA53B3"/>
    <w:rsid w:val="00CA56F6"/>
    <w:rsid w:val="00CA59A1"/>
    <w:rsid w:val="00CA6757"/>
    <w:rsid w:val="00CA768D"/>
    <w:rsid w:val="00CA7C9C"/>
    <w:rsid w:val="00CA7DC2"/>
    <w:rsid w:val="00CB0182"/>
    <w:rsid w:val="00CB0A67"/>
    <w:rsid w:val="00CB0B96"/>
    <w:rsid w:val="00CB0FC5"/>
    <w:rsid w:val="00CB1423"/>
    <w:rsid w:val="00CB1A1B"/>
    <w:rsid w:val="00CB1D48"/>
    <w:rsid w:val="00CB2E45"/>
    <w:rsid w:val="00CB541D"/>
    <w:rsid w:val="00CB5484"/>
    <w:rsid w:val="00CB5737"/>
    <w:rsid w:val="00CB69D7"/>
    <w:rsid w:val="00CB7C88"/>
    <w:rsid w:val="00CB7EE0"/>
    <w:rsid w:val="00CC03DE"/>
    <w:rsid w:val="00CC0EB8"/>
    <w:rsid w:val="00CC10D5"/>
    <w:rsid w:val="00CC3152"/>
    <w:rsid w:val="00CC32A5"/>
    <w:rsid w:val="00CC3793"/>
    <w:rsid w:val="00CC39F7"/>
    <w:rsid w:val="00CC3B59"/>
    <w:rsid w:val="00CC3D39"/>
    <w:rsid w:val="00CC4AFE"/>
    <w:rsid w:val="00CC5076"/>
    <w:rsid w:val="00CC53ED"/>
    <w:rsid w:val="00CC56EB"/>
    <w:rsid w:val="00CC5832"/>
    <w:rsid w:val="00CC5BB3"/>
    <w:rsid w:val="00CC5D04"/>
    <w:rsid w:val="00CC7194"/>
    <w:rsid w:val="00CC7C63"/>
    <w:rsid w:val="00CD005B"/>
    <w:rsid w:val="00CD03D3"/>
    <w:rsid w:val="00CD0AF2"/>
    <w:rsid w:val="00CD147A"/>
    <w:rsid w:val="00CD1646"/>
    <w:rsid w:val="00CD1BD4"/>
    <w:rsid w:val="00CD2520"/>
    <w:rsid w:val="00CD2832"/>
    <w:rsid w:val="00CD31DA"/>
    <w:rsid w:val="00CD34C6"/>
    <w:rsid w:val="00CD500C"/>
    <w:rsid w:val="00CD6644"/>
    <w:rsid w:val="00CD66E5"/>
    <w:rsid w:val="00CE0686"/>
    <w:rsid w:val="00CE15D0"/>
    <w:rsid w:val="00CE22B5"/>
    <w:rsid w:val="00CE2D27"/>
    <w:rsid w:val="00CE2F98"/>
    <w:rsid w:val="00CE30C7"/>
    <w:rsid w:val="00CE36CE"/>
    <w:rsid w:val="00CE3744"/>
    <w:rsid w:val="00CE7054"/>
    <w:rsid w:val="00CE7577"/>
    <w:rsid w:val="00CE7615"/>
    <w:rsid w:val="00CF00DE"/>
    <w:rsid w:val="00CF0667"/>
    <w:rsid w:val="00CF084E"/>
    <w:rsid w:val="00CF1A0F"/>
    <w:rsid w:val="00CF1B80"/>
    <w:rsid w:val="00CF1BEB"/>
    <w:rsid w:val="00CF20AE"/>
    <w:rsid w:val="00CF274F"/>
    <w:rsid w:val="00CF2F6C"/>
    <w:rsid w:val="00CF384B"/>
    <w:rsid w:val="00CF3DCE"/>
    <w:rsid w:val="00CF458F"/>
    <w:rsid w:val="00CF4ECD"/>
    <w:rsid w:val="00CF783F"/>
    <w:rsid w:val="00CF7A4E"/>
    <w:rsid w:val="00D00C98"/>
    <w:rsid w:val="00D0148E"/>
    <w:rsid w:val="00D015D4"/>
    <w:rsid w:val="00D02546"/>
    <w:rsid w:val="00D02EF2"/>
    <w:rsid w:val="00D03185"/>
    <w:rsid w:val="00D0385D"/>
    <w:rsid w:val="00D04283"/>
    <w:rsid w:val="00D0448C"/>
    <w:rsid w:val="00D04DF5"/>
    <w:rsid w:val="00D052A0"/>
    <w:rsid w:val="00D05F69"/>
    <w:rsid w:val="00D06C90"/>
    <w:rsid w:val="00D07ACE"/>
    <w:rsid w:val="00D07D56"/>
    <w:rsid w:val="00D1004F"/>
    <w:rsid w:val="00D11282"/>
    <w:rsid w:val="00D11C9D"/>
    <w:rsid w:val="00D1283E"/>
    <w:rsid w:val="00D1288B"/>
    <w:rsid w:val="00D1296D"/>
    <w:rsid w:val="00D13759"/>
    <w:rsid w:val="00D13E8D"/>
    <w:rsid w:val="00D13EF0"/>
    <w:rsid w:val="00D140B0"/>
    <w:rsid w:val="00D15178"/>
    <w:rsid w:val="00D152BF"/>
    <w:rsid w:val="00D1597C"/>
    <w:rsid w:val="00D15C32"/>
    <w:rsid w:val="00D16092"/>
    <w:rsid w:val="00D16916"/>
    <w:rsid w:val="00D20446"/>
    <w:rsid w:val="00D21D1B"/>
    <w:rsid w:val="00D22061"/>
    <w:rsid w:val="00D22146"/>
    <w:rsid w:val="00D230DF"/>
    <w:rsid w:val="00D2329F"/>
    <w:rsid w:val="00D246DA"/>
    <w:rsid w:val="00D24746"/>
    <w:rsid w:val="00D249CF"/>
    <w:rsid w:val="00D24ECE"/>
    <w:rsid w:val="00D25180"/>
    <w:rsid w:val="00D25D31"/>
    <w:rsid w:val="00D27702"/>
    <w:rsid w:val="00D31D1B"/>
    <w:rsid w:val="00D31D82"/>
    <w:rsid w:val="00D31FE6"/>
    <w:rsid w:val="00D3226B"/>
    <w:rsid w:val="00D32C1A"/>
    <w:rsid w:val="00D3319F"/>
    <w:rsid w:val="00D33757"/>
    <w:rsid w:val="00D33CA9"/>
    <w:rsid w:val="00D33CE1"/>
    <w:rsid w:val="00D35F2C"/>
    <w:rsid w:val="00D36574"/>
    <w:rsid w:val="00D36B27"/>
    <w:rsid w:val="00D36F06"/>
    <w:rsid w:val="00D36FE5"/>
    <w:rsid w:val="00D37146"/>
    <w:rsid w:val="00D376DE"/>
    <w:rsid w:val="00D37E1B"/>
    <w:rsid w:val="00D40D9C"/>
    <w:rsid w:val="00D40E6B"/>
    <w:rsid w:val="00D41DE3"/>
    <w:rsid w:val="00D42D05"/>
    <w:rsid w:val="00D43386"/>
    <w:rsid w:val="00D4395E"/>
    <w:rsid w:val="00D4440A"/>
    <w:rsid w:val="00D44690"/>
    <w:rsid w:val="00D4538C"/>
    <w:rsid w:val="00D46117"/>
    <w:rsid w:val="00D4630B"/>
    <w:rsid w:val="00D47109"/>
    <w:rsid w:val="00D47B03"/>
    <w:rsid w:val="00D50939"/>
    <w:rsid w:val="00D51521"/>
    <w:rsid w:val="00D51BE2"/>
    <w:rsid w:val="00D51C13"/>
    <w:rsid w:val="00D525FE"/>
    <w:rsid w:val="00D527FD"/>
    <w:rsid w:val="00D5320B"/>
    <w:rsid w:val="00D53B36"/>
    <w:rsid w:val="00D5449C"/>
    <w:rsid w:val="00D54CD0"/>
    <w:rsid w:val="00D553B0"/>
    <w:rsid w:val="00D574C3"/>
    <w:rsid w:val="00D576D6"/>
    <w:rsid w:val="00D60142"/>
    <w:rsid w:val="00D606E6"/>
    <w:rsid w:val="00D60DD1"/>
    <w:rsid w:val="00D62376"/>
    <w:rsid w:val="00D62903"/>
    <w:rsid w:val="00D62EA2"/>
    <w:rsid w:val="00D633D6"/>
    <w:rsid w:val="00D63F74"/>
    <w:rsid w:val="00D64948"/>
    <w:rsid w:val="00D64FE1"/>
    <w:rsid w:val="00D65E76"/>
    <w:rsid w:val="00D66273"/>
    <w:rsid w:val="00D66434"/>
    <w:rsid w:val="00D6668F"/>
    <w:rsid w:val="00D666DE"/>
    <w:rsid w:val="00D66825"/>
    <w:rsid w:val="00D66B6D"/>
    <w:rsid w:val="00D67534"/>
    <w:rsid w:val="00D67F45"/>
    <w:rsid w:val="00D7006E"/>
    <w:rsid w:val="00D702B5"/>
    <w:rsid w:val="00D70820"/>
    <w:rsid w:val="00D7104A"/>
    <w:rsid w:val="00D712E3"/>
    <w:rsid w:val="00D729D4"/>
    <w:rsid w:val="00D72EC8"/>
    <w:rsid w:val="00D73E0F"/>
    <w:rsid w:val="00D73F04"/>
    <w:rsid w:val="00D73F5A"/>
    <w:rsid w:val="00D749BC"/>
    <w:rsid w:val="00D76643"/>
    <w:rsid w:val="00D76B39"/>
    <w:rsid w:val="00D773A9"/>
    <w:rsid w:val="00D77CD6"/>
    <w:rsid w:val="00D80118"/>
    <w:rsid w:val="00D80D16"/>
    <w:rsid w:val="00D80F0B"/>
    <w:rsid w:val="00D821E6"/>
    <w:rsid w:val="00D824F5"/>
    <w:rsid w:val="00D82874"/>
    <w:rsid w:val="00D82AC4"/>
    <w:rsid w:val="00D836A6"/>
    <w:rsid w:val="00D83873"/>
    <w:rsid w:val="00D83A0B"/>
    <w:rsid w:val="00D8464F"/>
    <w:rsid w:val="00D85729"/>
    <w:rsid w:val="00D86279"/>
    <w:rsid w:val="00D864F9"/>
    <w:rsid w:val="00D8668E"/>
    <w:rsid w:val="00D8715C"/>
    <w:rsid w:val="00D871FF"/>
    <w:rsid w:val="00D87482"/>
    <w:rsid w:val="00D87F4C"/>
    <w:rsid w:val="00D901DA"/>
    <w:rsid w:val="00D9179F"/>
    <w:rsid w:val="00D924A1"/>
    <w:rsid w:val="00D9263E"/>
    <w:rsid w:val="00D9287D"/>
    <w:rsid w:val="00D92B60"/>
    <w:rsid w:val="00D93437"/>
    <w:rsid w:val="00D9352F"/>
    <w:rsid w:val="00D93E16"/>
    <w:rsid w:val="00D94A6B"/>
    <w:rsid w:val="00D951DC"/>
    <w:rsid w:val="00D95791"/>
    <w:rsid w:val="00D95EA6"/>
    <w:rsid w:val="00D971E0"/>
    <w:rsid w:val="00D974C6"/>
    <w:rsid w:val="00D97C67"/>
    <w:rsid w:val="00D97CD0"/>
    <w:rsid w:val="00D97D17"/>
    <w:rsid w:val="00D97EDA"/>
    <w:rsid w:val="00DA17DE"/>
    <w:rsid w:val="00DA1DEB"/>
    <w:rsid w:val="00DA2183"/>
    <w:rsid w:val="00DA32EA"/>
    <w:rsid w:val="00DA36F3"/>
    <w:rsid w:val="00DA4EF3"/>
    <w:rsid w:val="00DA5288"/>
    <w:rsid w:val="00DA541D"/>
    <w:rsid w:val="00DA5AEB"/>
    <w:rsid w:val="00DA6288"/>
    <w:rsid w:val="00DA709E"/>
    <w:rsid w:val="00DA7EE0"/>
    <w:rsid w:val="00DB041C"/>
    <w:rsid w:val="00DB1D6A"/>
    <w:rsid w:val="00DB1E32"/>
    <w:rsid w:val="00DB1F31"/>
    <w:rsid w:val="00DB20F4"/>
    <w:rsid w:val="00DB221E"/>
    <w:rsid w:val="00DB3A17"/>
    <w:rsid w:val="00DB3F8B"/>
    <w:rsid w:val="00DB42B8"/>
    <w:rsid w:val="00DB467D"/>
    <w:rsid w:val="00DB4CB2"/>
    <w:rsid w:val="00DB4DF8"/>
    <w:rsid w:val="00DB5AE1"/>
    <w:rsid w:val="00DB6387"/>
    <w:rsid w:val="00DB6543"/>
    <w:rsid w:val="00DB66FF"/>
    <w:rsid w:val="00DB7335"/>
    <w:rsid w:val="00DC029C"/>
    <w:rsid w:val="00DC0976"/>
    <w:rsid w:val="00DC0BB4"/>
    <w:rsid w:val="00DC28E6"/>
    <w:rsid w:val="00DC30B6"/>
    <w:rsid w:val="00DC37A5"/>
    <w:rsid w:val="00DC3CE2"/>
    <w:rsid w:val="00DC47B1"/>
    <w:rsid w:val="00DC5074"/>
    <w:rsid w:val="00DC56B9"/>
    <w:rsid w:val="00DC6C59"/>
    <w:rsid w:val="00DC7AD3"/>
    <w:rsid w:val="00DD00DE"/>
    <w:rsid w:val="00DD0625"/>
    <w:rsid w:val="00DD0AB5"/>
    <w:rsid w:val="00DD0DD4"/>
    <w:rsid w:val="00DD16C3"/>
    <w:rsid w:val="00DD1793"/>
    <w:rsid w:val="00DD2A4A"/>
    <w:rsid w:val="00DD3624"/>
    <w:rsid w:val="00DD3CAB"/>
    <w:rsid w:val="00DD4AF6"/>
    <w:rsid w:val="00DD5367"/>
    <w:rsid w:val="00DD5A2F"/>
    <w:rsid w:val="00DD5C88"/>
    <w:rsid w:val="00DD7189"/>
    <w:rsid w:val="00DD7411"/>
    <w:rsid w:val="00DD7E35"/>
    <w:rsid w:val="00DE0B59"/>
    <w:rsid w:val="00DE120D"/>
    <w:rsid w:val="00DE18E3"/>
    <w:rsid w:val="00DE1A97"/>
    <w:rsid w:val="00DE2225"/>
    <w:rsid w:val="00DE2278"/>
    <w:rsid w:val="00DE248D"/>
    <w:rsid w:val="00DE2797"/>
    <w:rsid w:val="00DE2997"/>
    <w:rsid w:val="00DE408A"/>
    <w:rsid w:val="00DE43A9"/>
    <w:rsid w:val="00DE48CE"/>
    <w:rsid w:val="00DE4E32"/>
    <w:rsid w:val="00DE530B"/>
    <w:rsid w:val="00DE6283"/>
    <w:rsid w:val="00DE6810"/>
    <w:rsid w:val="00DE750B"/>
    <w:rsid w:val="00DE754D"/>
    <w:rsid w:val="00DE7DC9"/>
    <w:rsid w:val="00DE7DCB"/>
    <w:rsid w:val="00DF03B1"/>
    <w:rsid w:val="00DF0F4E"/>
    <w:rsid w:val="00DF10C1"/>
    <w:rsid w:val="00DF17C8"/>
    <w:rsid w:val="00DF1D4D"/>
    <w:rsid w:val="00DF20BD"/>
    <w:rsid w:val="00DF270A"/>
    <w:rsid w:val="00DF3158"/>
    <w:rsid w:val="00DF4BF2"/>
    <w:rsid w:val="00DF5629"/>
    <w:rsid w:val="00DF57D0"/>
    <w:rsid w:val="00DF5C02"/>
    <w:rsid w:val="00DF6412"/>
    <w:rsid w:val="00DF69AD"/>
    <w:rsid w:val="00DF6F04"/>
    <w:rsid w:val="00DF76D4"/>
    <w:rsid w:val="00DF7B39"/>
    <w:rsid w:val="00E00ED7"/>
    <w:rsid w:val="00E012D5"/>
    <w:rsid w:val="00E01F3B"/>
    <w:rsid w:val="00E0310E"/>
    <w:rsid w:val="00E033CD"/>
    <w:rsid w:val="00E0362F"/>
    <w:rsid w:val="00E03CA7"/>
    <w:rsid w:val="00E040CA"/>
    <w:rsid w:val="00E04215"/>
    <w:rsid w:val="00E0433C"/>
    <w:rsid w:val="00E04F41"/>
    <w:rsid w:val="00E05159"/>
    <w:rsid w:val="00E054C3"/>
    <w:rsid w:val="00E05637"/>
    <w:rsid w:val="00E06E20"/>
    <w:rsid w:val="00E0701F"/>
    <w:rsid w:val="00E07197"/>
    <w:rsid w:val="00E07343"/>
    <w:rsid w:val="00E079A3"/>
    <w:rsid w:val="00E07B55"/>
    <w:rsid w:val="00E10475"/>
    <w:rsid w:val="00E105C8"/>
    <w:rsid w:val="00E11AD6"/>
    <w:rsid w:val="00E122AD"/>
    <w:rsid w:val="00E123D4"/>
    <w:rsid w:val="00E132A6"/>
    <w:rsid w:val="00E13846"/>
    <w:rsid w:val="00E139EE"/>
    <w:rsid w:val="00E146D4"/>
    <w:rsid w:val="00E14AB1"/>
    <w:rsid w:val="00E14B45"/>
    <w:rsid w:val="00E158B1"/>
    <w:rsid w:val="00E15E9B"/>
    <w:rsid w:val="00E16183"/>
    <w:rsid w:val="00E16BAF"/>
    <w:rsid w:val="00E17364"/>
    <w:rsid w:val="00E177B3"/>
    <w:rsid w:val="00E177C6"/>
    <w:rsid w:val="00E17EA9"/>
    <w:rsid w:val="00E21316"/>
    <w:rsid w:val="00E21380"/>
    <w:rsid w:val="00E21882"/>
    <w:rsid w:val="00E22CD3"/>
    <w:rsid w:val="00E232CA"/>
    <w:rsid w:val="00E23506"/>
    <w:rsid w:val="00E244C8"/>
    <w:rsid w:val="00E2533C"/>
    <w:rsid w:val="00E25DC4"/>
    <w:rsid w:val="00E26417"/>
    <w:rsid w:val="00E2781C"/>
    <w:rsid w:val="00E300BE"/>
    <w:rsid w:val="00E30CF7"/>
    <w:rsid w:val="00E3109A"/>
    <w:rsid w:val="00E32B16"/>
    <w:rsid w:val="00E32BE4"/>
    <w:rsid w:val="00E3367F"/>
    <w:rsid w:val="00E33CC8"/>
    <w:rsid w:val="00E33DE4"/>
    <w:rsid w:val="00E344AF"/>
    <w:rsid w:val="00E34875"/>
    <w:rsid w:val="00E34FC6"/>
    <w:rsid w:val="00E36463"/>
    <w:rsid w:val="00E368C1"/>
    <w:rsid w:val="00E36BB2"/>
    <w:rsid w:val="00E374A4"/>
    <w:rsid w:val="00E37FEE"/>
    <w:rsid w:val="00E40784"/>
    <w:rsid w:val="00E4137A"/>
    <w:rsid w:val="00E4140F"/>
    <w:rsid w:val="00E4190F"/>
    <w:rsid w:val="00E424C3"/>
    <w:rsid w:val="00E429F5"/>
    <w:rsid w:val="00E42CEF"/>
    <w:rsid w:val="00E4341B"/>
    <w:rsid w:val="00E43C96"/>
    <w:rsid w:val="00E45477"/>
    <w:rsid w:val="00E47DB9"/>
    <w:rsid w:val="00E500BC"/>
    <w:rsid w:val="00E505E8"/>
    <w:rsid w:val="00E51595"/>
    <w:rsid w:val="00E51C12"/>
    <w:rsid w:val="00E51D49"/>
    <w:rsid w:val="00E526A1"/>
    <w:rsid w:val="00E52AB9"/>
    <w:rsid w:val="00E52F30"/>
    <w:rsid w:val="00E53A8B"/>
    <w:rsid w:val="00E53E85"/>
    <w:rsid w:val="00E541D7"/>
    <w:rsid w:val="00E544C0"/>
    <w:rsid w:val="00E544C6"/>
    <w:rsid w:val="00E55EC7"/>
    <w:rsid w:val="00E55F39"/>
    <w:rsid w:val="00E55F8D"/>
    <w:rsid w:val="00E56CF8"/>
    <w:rsid w:val="00E5712A"/>
    <w:rsid w:val="00E577FD"/>
    <w:rsid w:val="00E57967"/>
    <w:rsid w:val="00E57D76"/>
    <w:rsid w:val="00E57F64"/>
    <w:rsid w:val="00E600CB"/>
    <w:rsid w:val="00E60BD6"/>
    <w:rsid w:val="00E61B3B"/>
    <w:rsid w:val="00E635BD"/>
    <w:rsid w:val="00E63C4A"/>
    <w:rsid w:val="00E641AC"/>
    <w:rsid w:val="00E656D7"/>
    <w:rsid w:val="00E6687E"/>
    <w:rsid w:val="00E67493"/>
    <w:rsid w:val="00E677DF"/>
    <w:rsid w:val="00E6789F"/>
    <w:rsid w:val="00E67CD2"/>
    <w:rsid w:val="00E70030"/>
    <w:rsid w:val="00E7105F"/>
    <w:rsid w:val="00E715C4"/>
    <w:rsid w:val="00E71E31"/>
    <w:rsid w:val="00E72504"/>
    <w:rsid w:val="00E7298F"/>
    <w:rsid w:val="00E73A60"/>
    <w:rsid w:val="00E73DE6"/>
    <w:rsid w:val="00E741BB"/>
    <w:rsid w:val="00E741FB"/>
    <w:rsid w:val="00E756B1"/>
    <w:rsid w:val="00E770FA"/>
    <w:rsid w:val="00E778A1"/>
    <w:rsid w:val="00E805A2"/>
    <w:rsid w:val="00E809A2"/>
    <w:rsid w:val="00E80CD2"/>
    <w:rsid w:val="00E811C8"/>
    <w:rsid w:val="00E816B7"/>
    <w:rsid w:val="00E8187C"/>
    <w:rsid w:val="00E81E0C"/>
    <w:rsid w:val="00E8200A"/>
    <w:rsid w:val="00E821EE"/>
    <w:rsid w:val="00E823B2"/>
    <w:rsid w:val="00E827F9"/>
    <w:rsid w:val="00E8323B"/>
    <w:rsid w:val="00E836BB"/>
    <w:rsid w:val="00E83835"/>
    <w:rsid w:val="00E83A1F"/>
    <w:rsid w:val="00E840AA"/>
    <w:rsid w:val="00E8592C"/>
    <w:rsid w:val="00E85C2C"/>
    <w:rsid w:val="00E8726E"/>
    <w:rsid w:val="00E87E84"/>
    <w:rsid w:val="00E90329"/>
    <w:rsid w:val="00E90E2E"/>
    <w:rsid w:val="00E91836"/>
    <w:rsid w:val="00E92399"/>
    <w:rsid w:val="00E92864"/>
    <w:rsid w:val="00E92B4E"/>
    <w:rsid w:val="00E932D7"/>
    <w:rsid w:val="00E941FD"/>
    <w:rsid w:val="00E94A63"/>
    <w:rsid w:val="00E94A98"/>
    <w:rsid w:val="00E95746"/>
    <w:rsid w:val="00E973A2"/>
    <w:rsid w:val="00E975C0"/>
    <w:rsid w:val="00EA1975"/>
    <w:rsid w:val="00EA2AED"/>
    <w:rsid w:val="00EA2C07"/>
    <w:rsid w:val="00EA3A9A"/>
    <w:rsid w:val="00EA3D96"/>
    <w:rsid w:val="00EA4E21"/>
    <w:rsid w:val="00EA5FA4"/>
    <w:rsid w:val="00EA6169"/>
    <w:rsid w:val="00EB029D"/>
    <w:rsid w:val="00EB055F"/>
    <w:rsid w:val="00EB0635"/>
    <w:rsid w:val="00EB12D3"/>
    <w:rsid w:val="00EB37C7"/>
    <w:rsid w:val="00EB47BF"/>
    <w:rsid w:val="00EB5B5A"/>
    <w:rsid w:val="00EB73D0"/>
    <w:rsid w:val="00EB78E1"/>
    <w:rsid w:val="00EB7BBE"/>
    <w:rsid w:val="00EC0915"/>
    <w:rsid w:val="00EC0C10"/>
    <w:rsid w:val="00EC0FF7"/>
    <w:rsid w:val="00EC184D"/>
    <w:rsid w:val="00EC23BC"/>
    <w:rsid w:val="00EC2707"/>
    <w:rsid w:val="00EC2A22"/>
    <w:rsid w:val="00EC2BFC"/>
    <w:rsid w:val="00EC37B0"/>
    <w:rsid w:val="00EC37DD"/>
    <w:rsid w:val="00EC417F"/>
    <w:rsid w:val="00EC4717"/>
    <w:rsid w:val="00EC4ACB"/>
    <w:rsid w:val="00EC4B77"/>
    <w:rsid w:val="00EC4F10"/>
    <w:rsid w:val="00EC7146"/>
    <w:rsid w:val="00EC798D"/>
    <w:rsid w:val="00ED0344"/>
    <w:rsid w:val="00ED14CA"/>
    <w:rsid w:val="00ED33C5"/>
    <w:rsid w:val="00ED34E9"/>
    <w:rsid w:val="00ED39A5"/>
    <w:rsid w:val="00ED3EFC"/>
    <w:rsid w:val="00ED3FAC"/>
    <w:rsid w:val="00ED43C1"/>
    <w:rsid w:val="00ED4A0F"/>
    <w:rsid w:val="00ED5800"/>
    <w:rsid w:val="00ED66FA"/>
    <w:rsid w:val="00ED6955"/>
    <w:rsid w:val="00ED69CD"/>
    <w:rsid w:val="00ED7742"/>
    <w:rsid w:val="00ED79E1"/>
    <w:rsid w:val="00EE08F7"/>
    <w:rsid w:val="00EE17FA"/>
    <w:rsid w:val="00EE2CCA"/>
    <w:rsid w:val="00EE2D04"/>
    <w:rsid w:val="00EE2F5F"/>
    <w:rsid w:val="00EE32A9"/>
    <w:rsid w:val="00EE3C9D"/>
    <w:rsid w:val="00EE3FDF"/>
    <w:rsid w:val="00EE410A"/>
    <w:rsid w:val="00EE487A"/>
    <w:rsid w:val="00EE4D5C"/>
    <w:rsid w:val="00EE4D66"/>
    <w:rsid w:val="00EE51FE"/>
    <w:rsid w:val="00EE56AB"/>
    <w:rsid w:val="00EE627E"/>
    <w:rsid w:val="00EE69CC"/>
    <w:rsid w:val="00EE6CEA"/>
    <w:rsid w:val="00EE6E28"/>
    <w:rsid w:val="00EE7053"/>
    <w:rsid w:val="00EE756D"/>
    <w:rsid w:val="00EE7751"/>
    <w:rsid w:val="00EE7B66"/>
    <w:rsid w:val="00EF134E"/>
    <w:rsid w:val="00EF1567"/>
    <w:rsid w:val="00EF15A2"/>
    <w:rsid w:val="00EF2064"/>
    <w:rsid w:val="00EF2F48"/>
    <w:rsid w:val="00EF32D2"/>
    <w:rsid w:val="00EF3331"/>
    <w:rsid w:val="00EF4290"/>
    <w:rsid w:val="00EF48AD"/>
    <w:rsid w:val="00EF513F"/>
    <w:rsid w:val="00EF554E"/>
    <w:rsid w:val="00EF630C"/>
    <w:rsid w:val="00EF72D7"/>
    <w:rsid w:val="00EF78FC"/>
    <w:rsid w:val="00EF7FD4"/>
    <w:rsid w:val="00F00195"/>
    <w:rsid w:val="00F00196"/>
    <w:rsid w:val="00F027E6"/>
    <w:rsid w:val="00F04EEC"/>
    <w:rsid w:val="00F052A4"/>
    <w:rsid w:val="00F07400"/>
    <w:rsid w:val="00F07DB6"/>
    <w:rsid w:val="00F10143"/>
    <w:rsid w:val="00F102DE"/>
    <w:rsid w:val="00F10D58"/>
    <w:rsid w:val="00F11552"/>
    <w:rsid w:val="00F11602"/>
    <w:rsid w:val="00F11B28"/>
    <w:rsid w:val="00F11CEC"/>
    <w:rsid w:val="00F12D68"/>
    <w:rsid w:val="00F13C26"/>
    <w:rsid w:val="00F1431C"/>
    <w:rsid w:val="00F14C9C"/>
    <w:rsid w:val="00F15969"/>
    <w:rsid w:val="00F15D9F"/>
    <w:rsid w:val="00F16CE5"/>
    <w:rsid w:val="00F2142F"/>
    <w:rsid w:val="00F215F5"/>
    <w:rsid w:val="00F215F6"/>
    <w:rsid w:val="00F22388"/>
    <w:rsid w:val="00F2239F"/>
    <w:rsid w:val="00F229EB"/>
    <w:rsid w:val="00F22DFA"/>
    <w:rsid w:val="00F24251"/>
    <w:rsid w:val="00F242F1"/>
    <w:rsid w:val="00F24370"/>
    <w:rsid w:val="00F24799"/>
    <w:rsid w:val="00F255D2"/>
    <w:rsid w:val="00F25A75"/>
    <w:rsid w:val="00F25C47"/>
    <w:rsid w:val="00F25D39"/>
    <w:rsid w:val="00F26F32"/>
    <w:rsid w:val="00F27ECC"/>
    <w:rsid w:val="00F27F6E"/>
    <w:rsid w:val="00F308BC"/>
    <w:rsid w:val="00F31359"/>
    <w:rsid w:val="00F31B2C"/>
    <w:rsid w:val="00F3245A"/>
    <w:rsid w:val="00F32579"/>
    <w:rsid w:val="00F331BE"/>
    <w:rsid w:val="00F33D0B"/>
    <w:rsid w:val="00F34569"/>
    <w:rsid w:val="00F3530E"/>
    <w:rsid w:val="00F37746"/>
    <w:rsid w:val="00F37B02"/>
    <w:rsid w:val="00F403E3"/>
    <w:rsid w:val="00F431C6"/>
    <w:rsid w:val="00F43272"/>
    <w:rsid w:val="00F43636"/>
    <w:rsid w:val="00F43974"/>
    <w:rsid w:val="00F44140"/>
    <w:rsid w:val="00F44225"/>
    <w:rsid w:val="00F45287"/>
    <w:rsid w:val="00F45FDB"/>
    <w:rsid w:val="00F469AA"/>
    <w:rsid w:val="00F46AB0"/>
    <w:rsid w:val="00F50A05"/>
    <w:rsid w:val="00F5192E"/>
    <w:rsid w:val="00F51A7D"/>
    <w:rsid w:val="00F51FB3"/>
    <w:rsid w:val="00F51FD1"/>
    <w:rsid w:val="00F5318A"/>
    <w:rsid w:val="00F5418F"/>
    <w:rsid w:val="00F54CC8"/>
    <w:rsid w:val="00F5514E"/>
    <w:rsid w:val="00F5523A"/>
    <w:rsid w:val="00F55EEF"/>
    <w:rsid w:val="00F562FE"/>
    <w:rsid w:val="00F567BA"/>
    <w:rsid w:val="00F570E0"/>
    <w:rsid w:val="00F5731D"/>
    <w:rsid w:val="00F5751E"/>
    <w:rsid w:val="00F57978"/>
    <w:rsid w:val="00F57D23"/>
    <w:rsid w:val="00F6012A"/>
    <w:rsid w:val="00F609F7"/>
    <w:rsid w:val="00F61571"/>
    <w:rsid w:val="00F61FF4"/>
    <w:rsid w:val="00F6224C"/>
    <w:rsid w:val="00F626ED"/>
    <w:rsid w:val="00F628D1"/>
    <w:rsid w:val="00F62AFE"/>
    <w:rsid w:val="00F63842"/>
    <w:rsid w:val="00F63E7B"/>
    <w:rsid w:val="00F65EA2"/>
    <w:rsid w:val="00F662BB"/>
    <w:rsid w:val="00F6674C"/>
    <w:rsid w:val="00F66A55"/>
    <w:rsid w:val="00F6779C"/>
    <w:rsid w:val="00F679CD"/>
    <w:rsid w:val="00F70987"/>
    <w:rsid w:val="00F70B17"/>
    <w:rsid w:val="00F70B65"/>
    <w:rsid w:val="00F70F0D"/>
    <w:rsid w:val="00F713A4"/>
    <w:rsid w:val="00F71B44"/>
    <w:rsid w:val="00F728B1"/>
    <w:rsid w:val="00F72CCF"/>
    <w:rsid w:val="00F7370E"/>
    <w:rsid w:val="00F73F63"/>
    <w:rsid w:val="00F73FF8"/>
    <w:rsid w:val="00F7454E"/>
    <w:rsid w:val="00F74FA0"/>
    <w:rsid w:val="00F75AC5"/>
    <w:rsid w:val="00F75F39"/>
    <w:rsid w:val="00F77992"/>
    <w:rsid w:val="00F80236"/>
    <w:rsid w:val="00F802BE"/>
    <w:rsid w:val="00F80819"/>
    <w:rsid w:val="00F80F22"/>
    <w:rsid w:val="00F8143D"/>
    <w:rsid w:val="00F81A5A"/>
    <w:rsid w:val="00F81C5B"/>
    <w:rsid w:val="00F824A4"/>
    <w:rsid w:val="00F8304E"/>
    <w:rsid w:val="00F83AEE"/>
    <w:rsid w:val="00F83D22"/>
    <w:rsid w:val="00F842F8"/>
    <w:rsid w:val="00F848BB"/>
    <w:rsid w:val="00F8499B"/>
    <w:rsid w:val="00F84B62"/>
    <w:rsid w:val="00F84C88"/>
    <w:rsid w:val="00F84D4B"/>
    <w:rsid w:val="00F87384"/>
    <w:rsid w:val="00F87538"/>
    <w:rsid w:val="00F900C6"/>
    <w:rsid w:val="00F907BB"/>
    <w:rsid w:val="00F92142"/>
    <w:rsid w:val="00F93737"/>
    <w:rsid w:val="00F94707"/>
    <w:rsid w:val="00F96912"/>
    <w:rsid w:val="00F974D6"/>
    <w:rsid w:val="00F97FB3"/>
    <w:rsid w:val="00FA0012"/>
    <w:rsid w:val="00FA0220"/>
    <w:rsid w:val="00FA042D"/>
    <w:rsid w:val="00FA053C"/>
    <w:rsid w:val="00FA1A49"/>
    <w:rsid w:val="00FA2207"/>
    <w:rsid w:val="00FA2422"/>
    <w:rsid w:val="00FA2ADD"/>
    <w:rsid w:val="00FA2B3F"/>
    <w:rsid w:val="00FA3665"/>
    <w:rsid w:val="00FA47CC"/>
    <w:rsid w:val="00FA4CD2"/>
    <w:rsid w:val="00FA5E8C"/>
    <w:rsid w:val="00FA6042"/>
    <w:rsid w:val="00FA6496"/>
    <w:rsid w:val="00FA66C3"/>
    <w:rsid w:val="00FA7814"/>
    <w:rsid w:val="00FA7A6B"/>
    <w:rsid w:val="00FA7FB1"/>
    <w:rsid w:val="00FB04BF"/>
    <w:rsid w:val="00FB27F6"/>
    <w:rsid w:val="00FB3C63"/>
    <w:rsid w:val="00FB53FA"/>
    <w:rsid w:val="00FB58BE"/>
    <w:rsid w:val="00FB5A9F"/>
    <w:rsid w:val="00FB64E1"/>
    <w:rsid w:val="00FB6CC8"/>
    <w:rsid w:val="00FB7173"/>
    <w:rsid w:val="00FB72A6"/>
    <w:rsid w:val="00FB7A38"/>
    <w:rsid w:val="00FB7AA2"/>
    <w:rsid w:val="00FC07DF"/>
    <w:rsid w:val="00FC0854"/>
    <w:rsid w:val="00FC1066"/>
    <w:rsid w:val="00FC2468"/>
    <w:rsid w:val="00FC263B"/>
    <w:rsid w:val="00FC3BAC"/>
    <w:rsid w:val="00FC4800"/>
    <w:rsid w:val="00FC4E11"/>
    <w:rsid w:val="00FC5692"/>
    <w:rsid w:val="00FC69E6"/>
    <w:rsid w:val="00FC6FA0"/>
    <w:rsid w:val="00FC700D"/>
    <w:rsid w:val="00FC7555"/>
    <w:rsid w:val="00FC7E06"/>
    <w:rsid w:val="00FD00B2"/>
    <w:rsid w:val="00FD086F"/>
    <w:rsid w:val="00FD087F"/>
    <w:rsid w:val="00FD19BC"/>
    <w:rsid w:val="00FD2076"/>
    <w:rsid w:val="00FD2560"/>
    <w:rsid w:val="00FD29A3"/>
    <w:rsid w:val="00FD2F19"/>
    <w:rsid w:val="00FD4172"/>
    <w:rsid w:val="00FD5143"/>
    <w:rsid w:val="00FD6380"/>
    <w:rsid w:val="00FD6B8D"/>
    <w:rsid w:val="00FD7988"/>
    <w:rsid w:val="00FE09BC"/>
    <w:rsid w:val="00FE100C"/>
    <w:rsid w:val="00FE18F2"/>
    <w:rsid w:val="00FE2346"/>
    <w:rsid w:val="00FE2478"/>
    <w:rsid w:val="00FE2717"/>
    <w:rsid w:val="00FE2B86"/>
    <w:rsid w:val="00FE508A"/>
    <w:rsid w:val="00FE5269"/>
    <w:rsid w:val="00FE5564"/>
    <w:rsid w:val="00FE65D0"/>
    <w:rsid w:val="00FE7378"/>
    <w:rsid w:val="00FE792A"/>
    <w:rsid w:val="00FE7D47"/>
    <w:rsid w:val="00FF0418"/>
    <w:rsid w:val="00FF0598"/>
    <w:rsid w:val="00FF202A"/>
    <w:rsid w:val="00FF2551"/>
    <w:rsid w:val="00FF3947"/>
    <w:rsid w:val="00FF40F4"/>
    <w:rsid w:val="00FF59CB"/>
    <w:rsid w:val="00FF67EC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0D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70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5B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14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14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7E0D19"/>
    <w:pPr>
      <w:shd w:val="clear" w:color="auto" w:fill="D9D9D9" w:themeFill="background1" w:themeFillShade="D9"/>
    </w:pPr>
    <w:rPr>
      <w:color w:val="auto"/>
    </w:rPr>
  </w:style>
  <w:style w:type="character" w:customStyle="1" w:styleId="HeadingforMinutesChar">
    <w:name w:val="Heading for Minutes Char"/>
    <w:basedOn w:val="Heading1Char"/>
    <w:link w:val="HeadingforMinutes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C70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5B5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614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614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8D1625"/>
    <w:pPr>
      <w:spacing w:after="0" w:line="240" w:lineRule="auto"/>
    </w:pPr>
  </w:style>
  <w:style w:type="character" w:customStyle="1" w:styleId="textexposedshow2">
    <w:name w:val="text_exposed_show2"/>
    <w:basedOn w:val="DefaultParagraphFont"/>
    <w:rsid w:val="009D5748"/>
    <w:rPr>
      <w:vanish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4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3F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uiPriority w:val="99"/>
    <w:rsid w:val="009E2AAC"/>
    <w:pPr>
      <w:widowControl w:val="0"/>
      <w:autoSpaceDE w:val="0"/>
      <w:autoSpaceDN w:val="0"/>
      <w:adjustRightInd w:val="0"/>
      <w:ind w:left="720" w:hanging="720"/>
      <w:jc w:val="left"/>
    </w:pPr>
    <w:rPr>
      <w:rFonts w:ascii="Times New Roman" w:eastAsiaTheme="minorEastAsia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9E2AA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62406"/>
    <w:rPr>
      <w:b/>
      <w:bCs/>
    </w:rPr>
  </w:style>
  <w:style w:type="character" w:customStyle="1" w:styleId="SectionChar">
    <w:name w:val="Section Char"/>
    <w:basedOn w:val="DefaultParagraphFont"/>
    <w:link w:val="Section"/>
    <w:locked/>
    <w:rsid w:val="00542A77"/>
    <w:rPr>
      <w:rFonts w:ascii="Calibri" w:eastAsia="Calibri" w:hAnsi="Calibri" w:cs="Times New Roman"/>
      <w:sz w:val="20"/>
      <w:szCs w:val="20"/>
    </w:rPr>
  </w:style>
  <w:style w:type="paragraph" w:customStyle="1" w:styleId="Section">
    <w:name w:val="Section"/>
    <w:basedOn w:val="Normal"/>
    <w:next w:val="Normal"/>
    <w:link w:val="SectionChar"/>
    <w:rsid w:val="00542A77"/>
    <w:pPr>
      <w:tabs>
        <w:tab w:val="right" w:pos="504"/>
        <w:tab w:val="left" w:pos="576"/>
      </w:tabs>
      <w:spacing w:before="240"/>
      <w:jc w:val="left"/>
    </w:pPr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80A40"/>
    <w:pPr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5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6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9673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4763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2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416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303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016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5E6E9"/>
                                                    <w:left w:val="single" w:sz="6" w:space="0" w:color="DFE0E4"/>
                                                    <w:bottom w:val="single" w:sz="6" w:space="0" w:color="D0D1D5"/>
                                                    <w:right w:val="single" w:sz="6" w:space="0" w:color="DFE0E4"/>
                                                  </w:divBdr>
                                                  <w:divsChild>
                                                    <w:div w:id="1129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445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5E6E9"/>
                                                            <w:left w:val="single" w:sz="6" w:space="0" w:color="DFE0E4"/>
                                                            <w:bottom w:val="single" w:sz="6" w:space="0" w:color="D0D1D5"/>
                                                            <w:right w:val="single" w:sz="6" w:space="0" w:color="DFE0E4"/>
                                                          </w:divBdr>
                                                          <w:divsChild>
                                                            <w:div w:id="1693919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3588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9433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5528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460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337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71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357754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29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962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00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60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30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931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5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harris\Application%20Data\eFileCabinet\5\Docs\8CE7BDDAA2E45F2\COUNCIL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D3692DA5CA146BF1F1630C147C756" ma:contentTypeVersion="16" ma:contentTypeDescription="Create a new document." ma:contentTypeScope="" ma:versionID="db76fcfe7563e94a1ab04f98572054f0">
  <xsd:schema xmlns:xsd="http://www.w3.org/2001/XMLSchema" xmlns:xs="http://www.w3.org/2001/XMLSchema" xmlns:p="http://schemas.microsoft.com/office/2006/metadata/properties" xmlns:ns2="e212d660-318d-4389-878d-1c7bbe331007" xmlns:ns3="f75775db-1c2c-4d68-bd6e-feaf5580b0a7" targetNamespace="http://schemas.microsoft.com/office/2006/metadata/properties" ma:root="true" ma:fieldsID="a1aa482aac0ad34250725e6b5fd73c86" ns2:_="" ns3:_="">
    <xsd:import namespace="e212d660-318d-4389-878d-1c7bbe331007"/>
    <xsd:import namespace="f75775db-1c2c-4d68-bd6e-feaf5580b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2d660-318d-4389-878d-1c7bbe3310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cdc2f67-603a-48b3-9111-b664981db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775db-1c2c-4d68-bd6e-feaf5580b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847aa68-38e8-4169-bdf8-f364d44341ec}" ma:internalName="TaxCatchAll" ma:showField="CatchAllData" ma:web="f75775db-1c2c-4d68-bd6e-feaf5580b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212d660-318d-4389-878d-1c7bbe331007" xsi:nil="true"/>
    <TaxCatchAll xmlns="f75775db-1c2c-4d68-bd6e-feaf5580b0a7" xsi:nil="true"/>
    <lcf76f155ced4ddcb4097134ff3c332f xmlns="e212d660-318d-4389-878d-1c7bbe3310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3987E0-9589-43FB-BDA8-5F1127445C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04540-0EEC-4070-8458-2C0CFABB6A40}"/>
</file>

<file path=customXml/itemProps3.xml><?xml version="1.0" encoding="utf-8"?>
<ds:datastoreItem xmlns:ds="http://schemas.openxmlformats.org/officeDocument/2006/customXml" ds:itemID="{7EF0AE31-F76F-4029-B707-AEA0596DAA22}"/>
</file>

<file path=customXml/itemProps4.xml><?xml version="1.0" encoding="utf-8"?>
<ds:datastoreItem xmlns:ds="http://schemas.openxmlformats.org/officeDocument/2006/customXml" ds:itemID="{9315527F-BDE1-4E56-9480-F33ED1ED79F4}"/>
</file>

<file path=docProps/app.xml><?xml version="1.0" encoding="utf-8"?>
<Properties xmlns="http://schemas.openxmlformats.org/officeDocument/2006/extended-properties" xmlns:vt="http://schemas.openxmlformats.org/officeDocument/2006/docPropsVTypes">
  <Template>COUNCIL TEMPLATE.dotx</Template>
  <TotalTime>3915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Garry Brown</dc:creator>
  <cp:lastModifiedBy>Tonya Byrne</cp:lastModifiedBy>
  <cp:revision>1928</cp:revision>
  <cp:lastPrinted>2018-04-20T11:24:00Z</cp:lastPrinted>
  <dcterms:created xsi:type="dcterms:W3CDTF">2014-01-08T19:15:00Z</dcterms:created>
  <dcterms:modified xsi:type="dcterms:W3CDTF">2018-04-27T17:22:00Z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0x010100B3CD3692DA5CA146BF1F1630C147C756</vt:lpwstr>
  </property>
  <property fmtid="{D5CDD505-2E9C-101B-9397-08002B2CF9AE}" pid="3" name="Order">
    <vt:r8>199600</vt:r8>
  </property>
</Properties>
</file>